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CDEACF" w14:textId="28F9518D" w:rsidR="00C24ED8" w:rsidRDefault="004E34A2" w:rsidP="00B405E3">
      <w:pPr>
        <w:jc w:val="center"/>
      </w:pPr>
      <w:r w:rsidRPr="00BC2DE1">
        <w:rPr>
          <w:noProof/>
        </w:rPr>
        <w:drawing>
          <wp:inline distT="0" distB="0" distL="0" distR="0" wp14:anchorId="7FBA5387" wp14:editId="045F6FBC">
            <wp:extent cx="3400972" cy="3776870"/>
            <wp:effectExtent l="0" t="0" r="9525" b="0"/>
            <wp:docPr id="1295752609" name="Picture 1" descr="A picture containing sketch, drawing, illustration, line 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752609" name="Picture 1" descr="A picture containing sketch, drawing, illustration, line art&#10;&#10;Description automatically generated"/>
                    <pic:cNvPicPr/>
                  </pic:nvPicPr>
                  <pic:blipFill rotWithShape="1">
                    <a:blip r:embed="rId8"/>
                    <a:srcRect t="6909"/>
                    <a:stretch/>
                  </pic:blipFill>
                  <pic:spPr bwMode="auto">
                    <a:xfrm>
                      <a:off x="0" y="0"/>
                      <a:ext cx="3426122" cy="38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B5CA42" w14:textId="0935B650" w:rsidR="003F33E7" w:rsidRDefault="000E1B60" w:rsidP="00DC4C6D">
      <w:pPr>
        <w:pStyle w:val="Title"/>
        <w:jc w:val="center"/>
      </w:pPr>
      <w:r>
        <w:t>Fallout 4</w:t>
      </w:r>
      <w:r w:rsidR="009401DC">
        <w:t xml:space="preserve">:  </w:t>
      </w:r>
      <w:r>
        <w:t>Love from Beyond</w:t>
      </w:r>
    </w:p>
    <w:p w14:paraId="671D359E" w14:textId="12C33794" w:rsidR="00C24ED8" w:rsidRDefault="00343777" w:rsidP="00DC4C6D">
      <w:pPr>
        <w:pStyle w:val="Subtitle"/>
        <w:jc w:val="center"/>
        <w:rPr>
          <w:i w:val="0"/>
          <w:sz w:val="20"/>
          <w:szCs w:val="20"/>
        </w:rPr>
      </w:pPr>
      <w:r>
        <w:rPr>
          <w:i w:val="0"/>
          <w:sz w:val="20"/>
          <w:szCs w:val="20"/>
        </w:rPr>
        <w:t>RTM</w:t>
      </w:r>
      <w:r w:rsidR="00986A4A">
        <w:rPr>
          <w:i w:val="0"/>
          <w:sz w:val="20"/>
          <w:szCs w:val="20"/>
        </w:rPr>
        <w:t xml:space="preserve"> </w:t>
      </w:r>
      <w:r w:rsidR="00310CC5">
        <w:rPr>
          <w:i w:val="0"/>
          <w:sz w:val="20"/>
          <w:szCs w:val="20"/>
        </w:rPr>
        <w:t>Readme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3095"/>
        <w:gridCol w:w="4355"/>
      </w:tblGrid>
      <w:tr w:rsidR="001417A2" w:rsidRPr="00944542" w14:paraId="5F9C4DB0" w14:textId="77777777" w:rsidTr="00FF602C">
        <w:trPr>
          <w:trHeight w:val="335"/>
          <w:jc w:val="center"/>
        </w:trPr>
        <w:tc>
          <w:tcPr>
            <w:tcW w:w="3095" w:type="dxa"/>
          </w:tcPr>
          <w:p w14:paraId="669EE0F6" w14:textId="77777777" w:rsidR="001417A2" w:rsidRPr="00944542" w:rsidRDefault="001417A2" w:rsidP="00FF602C">
            <w:pPr>
              <w:spacing w:after="0"/>
              <w:rPr>
                <w:kern w:val="32"/>
              </w:rPr>
            </w:pPr>
            <w:r w:rsidRPr="00944542">
              <w:rPr>
                <w:kern w:val="32"/>
              </w:rPr>
              <w:t>Designer:</w:t>
            </w:r>
          </w:p>
        </w:tc>
        <w:tc>
          <w:tcPr>
            <w:tcW w:w="4355" w:type="dxa"/>
          </w:tcPr>
          <w:p w14:paraId="78293327" w14:textId="76C3401C" w:rsidR="001417A2" w:rsidRPr="00944542" w:rsidRDefault="000E1B60" w:rsidP="00FF602C">
            <w:pPr>
              <w:spacing w:after="0"/>
              <w:rPr>
                <w:kern w:val="32"/>
              </w:rPr>
            </w:pPr>
            <w:r>
              <w:rPr>
                <w:kern w:val="32"/>
              </w:rPr>
              <w:t>Conger He</w:t>
            </w:r>
          </w:p>
        </w:tc>
      </w:tr>
    </w:tbl>
    <w:p w14:paraId="0A5D2FC8" w14:textId="77777777" w:rsidR="00403477" w:rsidRDefault="00403477"/>
    <w:bookmarkStart w:id="0" w:name="_Toc139202449" w:displacedByCustomXml="next"/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18836567"/>
        <w:docPartObj>
          <w:docPartGallery w:val="Table of Contents"/>
          <w:docPartUnique/>
        </w:docPartObj>
      </w:sdtPr>
      <w:sdtEndPr>
        <w:rPr>
          <w:rFonts w:eastAsiaTheme="minorEastAsia"/>
        </w:rPr>
      </w:sdtEndPr>
      <w:sdtContent>
        <w:p w14:paraId="33FED324" w14:textId="77777777" w:rsidR="007504EC" w:rsidRPr="002F6EB0" w:rsidRDefault="007504EC" w:rsidP="002F6EB0">
          <w:pPr>
            <w:pStyle w:val="Heading1"/>
            <w:rPr>
              <w:rStyle w:val="Heading1Char"/>
            </w:rPr>
          </w:pPr>
          <w:r w:rsidRPr="002F6EB0">
            <w:rPr>
              <w:rStyle w:val="Heading1Char"/>
            </w:rPr>
            <w:t>Table of Contents</w:t>
          </w:r>
          <w:bookmarkEnd w:id="0"/>
        </w:p>
        <w:p w14:paraId="666EDE2B" w14:textId="14E51C0C" w:rsidR="00282377" w:rsidRDefault="00226444">
          <w:pPr>
            <w:pStyle w:val="TOC1"/>
            <w:tabs>
              <w:tab w:val="right" w:leader="dot" w:pos="9350"/>
            </w:tabs>
            <w:rPr>
              <w:noProof/>
              <w:kern w:val="2"/>
              <w:lang w:eastAsia="zh-CN"/>
              <w14:ligatures w14:val="standardContextual"/>
            </w:rPr>
          </w:pPr>
          <w:r>
            <w:fldChar w:fldCharType="begin"/>
          </w:r>
          <w:r w:rsidR="007504EC">
            <w:instrText xml:space="preserve"> TOC \o "1-3" \h \z \u </w:instrText>
          </w:r>
          <w:r>
            <w:fldChar w:fldCharType="separate"/>
          </w:r>
          <w:hyperlink w:anchor="_Toc139202449" w:history="1">
            <w:r w:rsidR="00282377" w:rsidRPr="005009E0">
              <w:rPr>
                <w:rStyle w:val="Hyperlink"/>
                <w:noProof/>
              </w:rPr>
              <w:t>Table of Contents</w:t>
            </w:r>
            <w:r w:rsidR="00282377">
              <w:rPr>
                <w:noProof/>
                <w:webHidden/>
              </w:rPr>
              <w:tab/>
            </w:r>
            <w:r w:rsidR="00282377">
              <w:rPr>
                <w:noProof/>
                <w:webHidden/>
              </w:rPr>
              <w:fldChar w:fldCharType="begin"/>
            </w:r>
            <w:r w:rsidR="00282377">
              <w:rPr>
                <w:noProof/>
                <w:webHidden/>
              </w:rPr>
              <w:instrText xml:space="preserve"> PAGEREF _Toc139202449 \h </w:instrText>
            </w:r>
            <w:r w:rsidR="00282377">
              <w:rPr>
                <w:noProof/>
                <w:webHidden/>
              </w:rPr>
            </w:r>
            <w:r w:rsidR="00282377">
              <w:rPr>
                <w:noProof/>
                <w:webHidden/>
              </w:rPr>
              <w:fldChar w:fldCharType="separate"/>
            </w:r>
            <w:r w:rsidR="00282377">
              <w:rPr>
                <w:noProof/>
                <w:webHidden/>
              </w:rPr>
              <w:t>1</w:t>
            </w:r>
            <w:r w:rsidR="00282377">
              <w:rPr>
                <w:noProof/>
                <w:webHidden/>
              </w:rPr>
              <w:fldChar w:fldCharType="end"/>
            </w:r>
          </w:hyperlink>
        </w:p>
        <w:p w14:paraId="464E137A" w14:textId="3607F364" w:rsidR="00282377" w:rsidRDefault="00000000">
          <w:pPr>
            <w:pStyle w:val="TOC1"/>
            <w:tabs>
              <w:tab w:val="right" w:leader="dot" w:pos="9350"/>
            </w:tabs>
            <w:rPr>
              <w:noProof/>
              <w:kern w:val="2"/>
              <w:lang w:eastAsia="zh-CN"/>
              <w14:ligatures w14:val="standardContextual"/>
            </w:rPr>
          </w:pPr>
          <w:hyperlink w:anchor="_Toc139202450" w:history="1">
            <w:r w:rsidR="00282377" w:rsidRPr="005009E0">
              <w:rPr>
                <w:rStyle w:val="Hyperlink"/>
                <w:noProof/>
              </w:rPr>
              <w:t>Key Issues</w:t>
            </w:r>
            <w:r w:rsidR="00282377">
              <w:rPr>
                <w:noProof/>
                <w:webHidden/>
              </w:rPr>
              <w:tab/>
            </w:r>
            <w:r w:rsidR="00282377">
              <w:rPr>
                <w:noProof/>
                <w:webHidden/>
              </w:rPr>
              <w:fldChar w:fldCharType="begin"/>
            </w:r>
            <w:r w:rsidR="00282377">
              <w:rPr>
                <w:noProof/>
                <w:webHidden/>
              </w:rPr>
              <w:instrText xml:space="preserve"> PAGEREF _Toc139202450 \h </w:instrText>
            </w:r>
            <w:r w:rsidR="00282377">
              <w:rPr>
                <w:noProof/>
                <w:webHidden/>
              </w:rPr>
            </w:r>
            <w:r w:rsidR="00282377">
              <w:rPr>
                <w:noProof/>
                <w:webHidden/>
              </w:rPr>
              <w:fldChar w:fldCharType="separate"/>
            </w:r>
            <w:r w:rsidR="00282377">
              <w:rPr>
                <w:noProof/>
                <w:webHidden/>
              </w:rPr>
              <w:t>2</w:t>
            </w:r>
            <w:r w:rsidR="00282377">
              <w:rPr>
                <w:noProof/>
                <w:webHidden/>
              </w:rPr>
              <w:fldChar w:fldCharType="end"/>
            </w:r>
          </w:hyperlink>
        </w:p>
        <w:p w14:paraId="3C4E12D3" w14:textId="176533DD" w:rsidR="00282377" w:rsidRDefault="00000000">
          <w:pPr>
            <w:pStyle w:val="TOC1"/>
            <w:tabs>
              <w:tab w:val="right" w:leader="dot" w:pos="9350"/>
            </w:tabs>
            <w:rPr>
              <w:noProof/>
              <w:kern w:val="2"/>
              <w:lang w:eastAsia="zh-CN"/>
              <w14:ligatures w14:val="standardContextual"/>
            </w:rPr>
          </w:pPr>
          <w:hyperlink w:anchor="_Toc139202451" w:history="1">
            <w:r w:rsidR="00282377" w:rsidRPr="005009E0">
              <w:rPr>
                <w:rStyle w:val="Hyperlink"/>
                <w:noProof/>
              </w:rPr>
              <w:t>Installation &amp; Play Instructions</w:t>
            </w:r>
            <w:r w:rsidR="00282377">
              <w:rPr>
                <w:noProof/>
                <w:webHidden/>
              </w:rPr>
              <w:tab/>
            </w:r>
            <w:r w:rsidR="00282377">
              <w:rPr>
                <w:noProof/>
                <w:webHidden/>
              </w:rPr>
              <w:fldChar w:fldCharType="begin"/>
            </w:r>
            <w:r w:rsidR="00282377">
              <w:rPr>
                <w:noProof/>
                <w:webHidden/>
              </w:rPr>
              <w:instrText xml:space="preserve"> PAGEREF _Toc139202451 \h </w:instrText>
            </w:r>
            <w:r w:rsidR="00282377">
              <w:rPr>
                <w:noProof/>
                <w:webHidden/>
              </w:rPr>
            </w:r>
            <w:r w:rsidR="00282377">
              <w:rPr>
                <w:noProof/>
                <w:webHidden/>
              </w:rPr>
              <w:fldChar w:fldCharType="separate"/>
            </w:r>
            <w:r w:rsidR="00282377">
              <w:rPr>
                <w:noProof/>
                <w:webHidden/>
              </w:rPr>
              <w:t>2</w:t>
            </w:r>
            <w:r w:rsidR="00282377">
              <w:rPr>
                <w:noProof/>
                <w:webHidden/>
              </w:rPr>
              <w:fldChar w:fldCharType="end"/>
            </w:r>
          </w:hyperlink>
        </w:p>
        <w:p w14:paraId="1A350AE3" w14:textId="7362761B" w:rsidR="00282377" w:rsidRDefault="00000000">
          <w:pPr>
            <w:pStyle w:val="TOC1"/>
            <w:tabs>
              <w:tab w:val="right" w:leader="dot" w:pos="9350"/>
            </w:tabs>
            <w:rPr>
              <w:noProof/>
              <w:kern w:val="2"/>
              <w:lang w:eastAsia="zh-CN"/>
              <w14:ligatures w14:val="standardContextual"/>
            </w:rPr>
          </w:pPr>
          <w:hyperlink w:anchor="_Toc139202452" w:history="1">
            <w:r w:rsidR="00282377" w:rsidRPr="005009E0">
              <w:rPr>
                <w:rStyle w:val="Hyperlink"/>
                <w:noProof/>
              </w:rPr>
              <w:t>Quest Information</w:t>
            </w:r>
            <w:r w:rsidR="00282377">
              <w:rPr>
                <w:noProof/>
                <w:webHidden/>
              </w:rPr>
              <w:tab/>
            </w:r>
            <w:r w:rsidR="00282377">
              <w:rPr>
                <w:noProof/>
                <w:webHidden/>
              </w:rPr>
              <w:fldChar w:fldCharType="begin"/>
            </w:r>
            <w:r w:rsidR="00282377">
              <w:rPr>
                <w:noProof/>
                <w:webHidden/>
              </w:rPr>
              <w:instrText xml:space="preserve"> PAGEREF _Toc139202452 \h </w:instrText>
            </w:r>
            <w:r w:rsidR="00282377">
              <w:rPr>
                <w:noProof/>
                <w:webHidden/>
              </w:rPr>
            </w:r>
            <w:r w:rsidR="00282377">
              <w:rPr>
                <w:noProof/>
                <w:webHidden/>
              </w:rPr>
              <w:fldChar w:fldCharType="separate"/>
            </w:r>
            <w:r w:rsidR="00282377">
              <w:rPr>
                <w:noProof/>
                <w:webHidden/>
              </w:rPr>
              <w:t>2</w:t>
            </w:r>
            <w:r w:rsidR="00282377">
              <w:rPr>
                <w:noProof/>
                <w:webHidden/>
              </w:rPr>
              <w:fldChar w:fldCharType="end"/>
            </w:r>
          </w:hyperlink>
        </w:p>
        <w:p w14:paraId="7FEF5EF5" w14:textId="284B2A92" w:rsidR="00282377" w:rsidRDefault="00000000">
          <w:pPr>
            <w:pStyle w:val="TOC2"/>
            <w:rPr>
              <w:noProof/>
              <w:kern w:val="2"/>
              <w:lang w:eastAsia="zh-CN"/>
              <w14:ligatures w14:val="standardContextual"/>
            </w:rPr>
          </w:pPr>
          <w:hyperlink w:anchor="_Toc139202453" w:history="1">
            <w:r w:rsidR="00282377" w:rsidRPr="005009E0">
              <w:rPr>
                <w:rStyle w:val="Hyperlink"/>
                <w:noProof/>
              </w:rPr>
              <w:t>Entrances/Key Locations</w:t>
            </w:r>
            <w:r w:rsidR="00282377">
              <w:rPr>
                <w:noProof/>
                <w:webHidden/>
              </w:rPr>
              <w:tab/>
            </w:r>
            <w:r w:rsidR="00282377">
              <w:rPr>
                <w:noProof/>
                <w:webHidden/>
              </w:rPr>
              <w:fldChar w:fldCharType="begin"/>
            </w:r>
            <w:r w:rsidR="00282377">
              <w:rPr>
                <w:noProof/>
                <w:webHidden/>
              </w:rPr>
              <w:instrText xml:space="preserve"> PAGEREF _Toc139202453 \h </w:instrText>
            </w:r>
            <w:r w:rsidR="00282377">
              <w:rPr>
                <w:noProof/>
                <w:webHidden/>
              </w:rPr>
            </w:r>
            <w:r w:rsidR="00282377">
              <w:rPr>
                <w:noProof/>
                <w:webHidden/>
              </w:rPr>
              <w:fldChar w:fldCharType="separate"/>
            </w:r>
            <w:r w:rsidR="00282377">
              <w:rPr>
                <w:noProof/>
                <w:webHidden/>
              </w:rPr>
              <w:t>3</w:t>
            </w:r>
            <w:r w:rsidR="00282377">
              <w:rPr>
                <w:noProof/>
                <w:webHidden/>
              </w:rPr>
              <w:fldChar w:fldCharType="end"/>
            </w:r>
          </w:hyperlink>
        </w:p>
        <w:p w14:paraId="1D1ADB8F" w14:textId="6CB64DD7" w:rsidR="00282377" w:rsidRDefault="00000000">
          <w:pPr>
            <w:pStyle w:val="TOC2"/>
            <w:rPr>
              <w:noProof/>
              <w:kern w:val="2"/>
              <w:lang w:eastAsia="zh-CN"/>
              <w14:ligatures w14:val="standardContextual"/>
            </w:rPr>
          </w:pPr>
          <w:hyperlink w:anchor="_Toc139202454" w:history="1">
            <w:r w:rsidR="00282377" w:rsidRPr="005009E0">
              <w:rPr>
                <w:rStyle w:val="Hyperlink"/>
                <w:noProof/>
              </w:rPr>
              <w:t>Reference IDs / COC Labels</w:t>
            </w:r>
            <w:r w:rsidR="00282377">
              <w:rPr>
                <w:noProof/>
                <w:webHidden/>
              </w:rPr>
              <w:tab/>
            </w:r>
            <w:r w:rsidR="00282377">
              <w:rPr>
                <w:noProof/>
                <w:webHidden/>
              </w:rPr>
              <w:fldChar w:fldCharType="begin"/>
            </w:r>
            <w:r w:rsidR="00282377">
              <w:rPr>
                <w:noProof/>
                <w:webHidden/>
              </w:rPr>
              <w:instrText xml:space="preserve"> PAGEREF _Toc139202454 \h </w:instrText>
            </w:r>
            <w:r w:rsidR="00282377">
              <w:rPr>
                <w:noProof/>
                <w:webHidden/>
              </w:rPr>
            </w:r>
            <w:r w:rsidR="00282377">
              <w:rPr>
                <w:noProof/>
                <w:webHidden/>
              </w:rPr>
              <w:fldChar w:fldCharType="separate"/>
            </w:r>
            <w:r w:rsidR="00282377">
              <w:rPr>
                <w:noProof/>
                <w:webHidden/>
              </w:rPr>
              <w:t>3</w:t>
            </w:r>
            <w:r w:rsidR="00282377">
              <w:rPr>
                <w:noProof/>
                <w:webHidden/>
              </w:rPr>
              <w:fldChar w:fldCharType="end"/>
            </w:r>
          </w:hyperlink>
        </w:p>
        <w:p w14:paraId="2A65CED9" w14:textId="5F38B667" w:rsidR="00282377" w:rsidRDefault="00000000">
          <w:pPr>
            <w:pStyle w:val="TOC1"/>
            <w:tabs>
              <w:tab w:val="right" w:leader="dot" w:pos="9350"/>
            </w:tabs>
            <w:rPr>
              <w:noProof/>
              <w:kern w:val="2"/>
              <w:lang w:eastAsia="zh-CN"/>
              <w14:ligatures w14:val="standardContextual"/>
            </w:rPr>
          </w:pPr>
          <w:hyperlink w:anchor="_Toc139202455" w:history="1">
            <w:r w:rsidR="00282377" w:rsidRPr="005009E0">
              <w:rPr>
                <w:rStyle w:val="Hyperlink"/>
                <w:noProof/>
              </w:rPr>
              <w:t>Walkthrough</w:t>
            </w:r>
            <w:r w:rsidR="00282377">
              <w:rPr>
                <w:noProof/>
                <w:webHidden/>
              </w:rPr>
              <w:tab/>
            </w:r>
            <w:r w:rsidR="00282377">
              <w:rPr>
                <w:noProof/>
                <w:webHidden/>
              </w:rPr>
              <w:fldChar w:fldCharType="begin"/>
            </w:r>
            <w:r w:rsidR="00282377">
              <w:rPr>
                <w:noProof/>
                <w:webHidden/>
              </w:rPr>
              <w:instrText xml:space="preserve"> PAGEREF _Toc139202455 \h </w:instrText>
            </w:r>
            <w:r w:rsidR="00282377">
              <w:rPr>
                <w:noProof/>
                <w:webHidden/>
              </w:rPr>
            </w:r>
            <w:r w:rsidR="00282377">
              <w:rPr>
                <w:noProof/>
                <w:webHidden/>
              </w:rPr>
              <w:fldChar w:fldCharType="separate"/>
            </w:r>
            <w:r w:rsidR="00282377">
              <w:rPr>
                <w:noProof/>
                <w:webHidden/>
              </w:rPr>
              <w:t>4</w:t>
            </w:r>
            <w:r w:rsidR="00282377">
              <w:rPr>
                <w:noProof/>
                <w:webHidden/>
              </w:rPr>
              <w:fldChar w:fldCharType="end"/>
            </w:r>
          </w:hyperlink>
        </w:p>
        <w:p w14:paraId="1EBD22C4" w14:textId="4C9EFA3B" w:rsidR="00282377" w:rsidRDefault="00000000">
          <w:pPr>
            <w:pStyle w:val="TOC3"/>
            <w:tabs>
              <w:tab w:val="right" w:leader="dot" w:pos="9350"/>
            </w:tabs>
            <w:rPr>
              <w:noProof/>
              <w:kern w:val="2"/>
              <w:lang w:eastAsia="zh-CN"/>
              <w14:ligatures w14:val="standardContextual"/>
            </w:rPr>
          </w:pPr>
          <w:hyperlink w:anchor="_Toc139202456" w:history="1">
            <w:r w:rsidR="00282377" w:rsidRPr="005009E0">
              <w:rPr>
                <w:rStyle w:val="Hyperlink"/>
                <w:noProof/>
              </w:rPr>
              <w:t>Overview Map – 1</w:t>
            </w:r>
            <w:r w:rsidR="00282377" w:rsidRPr="005009E0">
              <w:rPr>
                <w:rStyle w:val="Hyperlink"/>
                <w:noProof/>
                <w:vertAlign w:val="superscript"/>
              </w:rPr>
              <w:t>st</w:t>
            </w:r>
            <w:r w:rsidR="00282377" w:rsidRPr="005009E0">
              <w:rPr>
                <w:rStyle w:val="Hyperlink"/>
                <w:noProof/>
              </w:rPr>
              <w:t xml:space="preserve"> Floor</w:t>
            </w:r>
            <w:r w:rsidR="00282377">
              <w:rPr>
                <w:noProof/>
                <w:webHidden/>
              </w:rPr>
              <w:tab/>
            </w:r>
            <w:r w:rsidR="00282377">
              <w:rPr>
                <w:noProof/>
                <w:webHidden/>
              </w:rPr>
              <w:fldChar w:fldCharType="begin"/>
            </w:r>
            <w:r w:rsidR="00282377">
              <w:rPr>
                <w:noProof/>
                <w:webHidden/>
              </w:rPr>
              <w:instrText xml:space="preserve"> PAGEREF _Toc139202456 \h </w:instrText>
            </w:r>
            <w:r w:rsidR="00282377">
              <w:rPr>
                <w:noProof/>
                <w:webHidden/>
              </w:rPr>
            </w:r>
            <w:r w:rsidR="00282377">
              <w:rPr>
                <w:noProof/>
                <w:webHidden/>
              </w:rPr>
              <w:fldChar w:fldCharType="separate"/>
            </w:r>
            <w:r w:rsidR="00282377">
              <w:rPr>
                <w:noProof/>
                <w:webHidden/>
              </w:rPr>
              <w:t>4</w:t>
            </w:r>
            <w:r w:rsidR="00282377">
              <w:rPr>
                <w:noProof/>
                <w:webHidden/>
              </w:rPr>
              <w:fldChar w:fldCharType="end"/>
            </w:r>
          </w:hyperlink>
        </w:p>
        <w:p w14:paraId="58EB7B10" w14:textId="0EB88A75" w:rsidR="00282377" w:rsidRDefault="00000000">
          <w:pPr>
            <w:pStyle w:val="TOC1"/>
            <w:tabs>
              <w:tab w:val="right" w:leader="dot" w:pos="9350"/>
            </w:tabs>
            <w:rPr>
              <w:noProof/>
              <w:kern w:val="2"/>
              <w:lang w:eastAsia="zh-CN"/>
              <w14:ligatures w14:val="standardContextual"/>
            </w:rPr>
          </w:pPr>
          <w:hyperlink w:anchor="_Toc139202457" w:history="1">
            <w:r w:rsidR="00282377" w:rsidRPr="005009E0">
              <w:rPr>
                <w:rStyle w:val="Hyperlink"/>
                <w:noProof/>
              </w:rPr>
              <w:t>References</w:t>
            </w:r>
            <w:r w:rsidR="00282377">
              <w:rPr>
                <w:noProof/>
                <w:webHidden/>
              </w:rPr>
              <w:tab/>
            </w:r>
            <w:r w:rsidR="00282377">
              <w:rPr>
                <w:noProof/>
                <w:webHidden/>
              </w:rPr>
              <w:fldChar w:fldCharType="begin"/>
            </w:r>
            <w:r w:rsidR="00282377">
              <w:rPr>
                <w:noProof/>
                <w:webHidden/>
              </w:rPr>
              <w:instrText xml:space="preserve"> PAGEREF _Toc139202457 \h </w:instrText>
            </w:r>
            <w:r w:rsidR="00282377">
              <w:rPr>
                <w:noProof/>
                <w:webHidden/>
              </w:rPr>
            </w:r>
            <w:r w:rsidR="00282377">
              <w:rPr>
                <w:noProof/>
                <w:webHidden/>
              </w:rPr>
              <w:fldChar w:fldCharType="separate"/>
            </w:r>
            <w:r w:rsidR="00282377">
              <w:rPr>
                <w:noProof/>
                <w:webHidden/>
              </w:rPr>
              <w:t>10</w:t>
            </w:r>
            <w:r w:rsidR="00282377">
              <w:rPr>
                <w:noProof/>
                <w:webHidden/>
              </w:rPr>
              <w:fldChar w:fldCharType="end"/>
            </w:r>
          </w:hyperlink>
        </w:p>
        <w:p w14:paraId="45BA397D" w14:textId="5CDD080D" w:rsidR="00C40778" w:rsidRDefault="00226444" w:rsidP="004E34A2">
          <w:pPr>
            <w:spacing w:after="0"/>
          </w:pPr>
          <w:r>
            <w:fldChar w:fldCharType="end"/>
          </w:r>
        </w:p>
      </w:sdtContent>
    </w:sdt>
    <w:p w14:paraId="143C3E6A" w14:textId="77777777" w:rsidR="00211F9E" w:rsidRDefault="00310CC5" w:rsidP="007504EC">
      <w:pPr>
        <w:pStyle w:val="Heading1"/>
      </w:pPr>
      <w:bookmarkStart w:id="1" w:name="_Toc139202450"/>
      <w:r>
        <w:lastRenderedPageBreak/>
        <w:t>Key Issues</w:t>
      </w:r>
      <w:bookmarkEnd w:id="1"/>
    </w:p>
    <w:p w14:paraId="749C6AC7" w14:textId="29B44129" w:rsidR="005D0429" w:rsidRDefault="00343777" w:rsidP="004E34A2">
      <w:pPr>
        <w:pStyle w:val="ListParagraph"/>
        <w:numPr>
          <w:ilvl w:val="0"/>
          <w:numId w:val="29"/>
        </w:numPr>
      </w:pPr>
      <w:r>
        <w:t>N/A</w:t>
      </w:r>
      <w:r w:rsidR="00986A4A">
        <w:t xml:space="preserve"> </w:t>
      </w:r>
      <w:r w:rsidR="005D0429">
        <w:t xml:space="preserve"> </w:t>
      </w:r>
    </w:p>
    <w:p w14:paraId="5246BE66" w14:textId="77777777" w:rsidR="00310CC5" w:rsidRDefault="00310CC5" w:rsidP="00310CC5">
      <w:pPr>
        <w:pStyle w:val="Heading1"/>
      </w:pPr>
      <w:bookmarkStart w:id="2" w:name="_Toc139202451"/>
      <w:r>
        <w:t>Installation &amp; Play Instructions</w:t>
      </w:r>
      <w:bookmarkEnd w:id="2"/>
    </w:p>
    <w:p w14:paraId="6A620B42" w14:textId="3402BED3" w:rsidR="00F83B7D" w:rsidRDefault="00F83B7D" w:rsidP="00F83B7D">
      <w:pPr>
        <w:pStyle w:val="ListParagraph"/>
        <w:numPr>
          <w:ilvl w:val="0"/>
          <w:numId w:val="30"/>
        </w:numPr>
      </w:pPr>
      <w:r w:rsidRPr="00D422BC">
        <w:rPr>
          <w:b/>
          <w:bCs/>
        </w:rPr>
        <w:t>Download</w:t>
      </w:r>
      <w:r>
        <w:t xml:space="preserve"> “He</w:t>
      </w:r>
      <w:r w:rsidRPr="00F83B7D">
        <w:t xml:space="preserve"> </w:t>
      </w:r>
      <w:r w:rsidRPr="00F83B7D">
        <w:rPr>
          <w:lang w:eastAsia="zh-CN"/>
        </w:rPr>
        <w:t>_DFSI_</w:t>
      </w:r>
      <w:r w:rsidR="00343777">
        <w:rPr>
          <w:lang w:eastAsia="zh-CN"/>
        </w:rPr>
        <w:t>RTM</w:t>
      </w:r>
      <w:r>
        <w:rPr>
          <w:lang w:eastAsia="zh-CN"/>
        </w:rPr>
        <w:t>.zip</w:t>
      </w:r>
      <w:r>
        <w:t xml:space="preserve">” from Canvas. </w:t>
      </w:r>
    </w:p>
    <w:p w14:paraId="4E56CB6D" w14:textId="4EF86B40" w:rsidR="00F83B7D" w:rsidRDefault="00F83B7D" w:rsidP="00F83B7D">
      <w:pPr>
        <w:pStyle w:val="ListParagraph"/>
        <w:numPr>
          <w:ilvl w:val="0"/>
          <w:numId w:val="30"/>
        </w:numPr>
      </w:pPr>
      <w:r>
        <w:t xml:space="preserve">Unzip the file, and </w:t>
      </w:r>
      <w:r w:rsidRPr="00D422BC">
        <w:rPr>
          <w:b/>
          <w:bCs/>
        </w:rPr>
        <w:t>copy</w:t>
      </w:r>
      <w:r>
        <w:t xml:space="preserve"> “</w:t>
      </w:r>
      <w:proofErr w:type="spellStart"/>
      <w:r>
        <w:t>HeC</w:t>
      </w:r>
      <w:r>
        <w:rPr>
          <w:rFonts w:hint="eastAsia"/>
          <w:lang w:eastAsia="zh-CN"/>
        </w:rPr>
        <w:t>_</w:t>
      </w:r>
      <w:r>
        <w:rPr>
          <w:lang w:eastAsia="zh-CN"/>
        </w:rPr>
        <w:t>LoveFromBeyond</w:t>
      </w:r>
      <w:r>
        <w:t>.esp</w:t>
      </w:r>
      <w:proofErr w:type="spellEnd"/>
      <w:r>
        <w:t>” and “</w:t>
      </w:r>
      <w:proofErr w:type="spellStart"/>
      <w:r>
        <w:t>HeC</w:t>
      </w:r>
      <w:proofErr w:type="spellEnd"/>
      <w:r>
        <w:rPr>
          <w:rFonts w:hint="eastAsia"/>
          <w:lang w:eastAsia="zh-CN"/>
        </w:rPr>
        <w:t>_</w:t>
      </w:r>
      <w:r w:rsidRPr="00F83B7D">
        <w:rPr>
          <w:lang w:eastAsia="zh-CN"/>
        </w:rPr>
        <w:t xml:space="preserve"> </w:t>
      </w:r>
      <w:proofErr w:type="spellStart"/>
      <w:r>
        <w:rPr>
          <w:lang w:eastAsia="zh-CN"/>
        </w:rPr>
        <w:t>LoveFromBeyond</w:t>
      </w:r>
      <w:proofErr w:type="spellEnd"/>
      <w:r w:rsidRPr="008D0D41">
        <w:t xml:space="preserve"> - Main.ba2</w:t>
      </w:r>
      <w:r>
        <w:t xml:space="preserve">”. </w:t>
      </w:r>
    </w:p>
    <w:p w14:paraId="72C6F660" w14:textId="77777777" w:rsidR="00F83B7D" w:rsidRPr="00D606D4" w:rsidRDefault="00F83B7D" w:rsidP="00F83B7D">
      <w:pPr>
        <w:pStyle w:val="ListParagraph"/>
        <w:numPr>
          <w:ilvl w:val="0"/>
          <w:numId w:val="30"/>
        </w:numPr>
      </w:pPr>
      <w:r w:rsidRPr="00D422BC">
        <w:rPr>
          <w:b/>
          <w:bCs/>
        </w:rPr>
        <w:t>Paste</w:t>
      </w:r>
      <w:r>
        <w:t xml:space="preserve"> these 2 files under </w:t>
      </w:r>
      <w:r w:rsidRPr="00D606D4">
        <w:rPr>
          <w:i/>
          <w:iCs/>
        </w:rPr>
        <w:t>C:\Program Files (x</w:t>
      </w:r>
      <w:proofErr w:type="gramStart"/>
      <w:r w:rsidRPr="00D606D4">
        <w:rPr>
          <w:i/>
          <w:iCs/>
        </w:rPr>
        <w:t>86)\Steam\</w:t>
      </w:r>
      <w:proofErr w:type="spellStart"/>
      <w:r w:rsidRPr="00D606D4">
        <w:rPr>
          <w:i/>
          <w:iCs/>
        </w:rPr>
        <w:t>steamapps</w:t>
      </w:r>
      <w:proofErr w:type="spellEnd"/>
      <w:r w:rsidRPr="00D606D4">
        <w:rPr>
          <w:i/>
          <w:iCs/>
        </w:rPr>
        <w:t>\common\Fallout</w:t>
      </w:r>
      <w:proofErr w:type="gramEnd"/>
      <w:r w:rsidRPr="00D606D4">
        <w:rPr>
          <w:i/>
          <w:iCs/>
        </w:rPr>
        <w:t xml:space="preserve"> 4\Data</w:t>
      </w:r>
    </w:p>
    <w:p w14:paraId="55E6C2A6" w14:textId="77777777" w:rsidR="00F83B7D" w:rsidRDefault="00F83B7D" w:rsidP="00F83B7D">
      <w:pPr>
        <w:pStyle w:val="ListParagraph"/>
        <w:numPr>
          <w:ilvl w:val="0"/>
          <w:numId w:val="30"/>
        </w:numPr>
      </w:pPr>
      <w:r>
        <w:t xml:space="preserve">Open Fallout 4, select </w:t>
      </w:r>
      <w:r w:rsidRPr="00A25B08">
        <w:rPr>
          <w:b/>
          <w:bCs/>
        </w:rPr>
        <w:t>“Mods”</w:t>
      </w:r>
      <w:r>
        <w:t xml:space="preserve"> in the main menu. </w:t>
      </w:r>
    </w:p>
    <w:p w14:paraId="10C64B3A" w14:textId="77777777" w:rsidR="00F83B7D" w:rsidRDefault="00F83B7D" w:rsidP="00F83B7D">
      <w:pPr>
        <w:pStyle w:val="ListParagraph"/>
        <w:numPr>
          <w:ilvl w:val="0"/>
          <w:numId w:val="30"/>
        </w:numPr>
      </w:pPr>
      <w:r>
        <w:t xml:space="preserve">Click </w:t>
      </w:r>
      <w:r w:rsidRPr="00A25B08">
        <w:rPr>
          <w:b/>
          <w:bCs/>
        </w:rPr>
        <w:t>“Load Order,”</w:t>
      </w:r>
      <w:r>
        <w:t xml:space="preserve"> or press “T” button on the keyboard.</w:t>
      </w:r>
    </w:p>
    <w:p w14:paraId="22409948" w14:textId="2E9B57AF" w:rsidR="00F83B7D" w:rsidRDefault="00F83B7D" w:rsidP="00F83B7D">
      <w:pPr>
        <w:pStyle w:val="ListParagraph"/>
        <w:numPr>
          <w:ilvl w:val="0"/>
          <w:numId w:val="30"/>
        </w:numPr>
      </w:pPr>
      <w:r w:rsidRPr="00A25B08">
        <w:rPr>
          <w:b/>
          <w:bCs/>
        </w:rPr>
        <w:t>Uncheck</w:t>
      </w:r>
      <w:r>
        <w:t xml:space="preserve"> all the other mod files, and </w:t>
      </w:r>
      <w:r w:rsidRPr="00A25B08">
        <w:rPr>
          <w:b/>
          <w:bCs/>
        </w:rPr>
        <w:t>check</w:t>
      </w:r>
      <w:r>
        <w:t xml:space="preserve"> “</w:t>
      </w:r>
      <w:proofErr w:type="spellStart"/>
      <w:r>
        <w:t>HeC</w:t>
      </w:r>
      <w:proofErr w:type="spellEnd"/>
      <w:r>
        <w:rPr>
          <w:rFonts w:hint="eastAsia"/>
          <w:lang w:eastAsia="zh-CN"/>
        </w:rPr>
        <w:t>_</w:t>
      </w:r>
      <w:r w:rsidRPr="00F83B7D">
        <w:rPr>
          <w:lang w:eastAsia="zh-CN"/>
        </w:rPr>
        <w:t xml:space="preserve"> </w:t>
      </w:r>
      <w:proofErr w:type="spellStart"/>
      <w:r>
        <w:rPr>
          <w:lang w:eastAsia="zh-CN"/>
        </w:rPr>
        <w:t>LoveFromBeyond.esp</w:t>
      </w:r>
      <w:proofErr w:type="spellEnd"/>
      <w:r>
        <w:t>”.</w:t>
      </w:r>
    </w:p>
    <w:p w14:paraId="23453540" w14:textId="77777777" w:rsidR="00F83B7D" w:rsidRDefault="00F83B7D" w:rsidP="00F83B7D">
      <w:pPr>
        <w:pStyle w:val="ListParagraph"/>
        <w:numPr>
          <w:ilvl w:val="0"/>
          <w:numId w:val="30"/>
        </w:numPr>
      </w:pPr>
      <w:r>
        <w:t xml:space="preserve">The game will </w:t>
      </w:r>
      <w:r w:rsidRPr="00A25B08">
        <w:rPr>
          <w:b/>
          <w:bCs/>
        </w:rPr>
        <w:t>reload</w:t>
      </w:r>
      <w:r>
        <w:t xml:space="preserve"> automatically. </w:t>
      </w:r>
    </w:p>
    <w:p w14:paraId="3118A6C7" w14:textId="77777777" w:rsidR="00F83B7D" w:rsidRDefault="00F83B7D" w:rsidP="00F83B7D">
      <w:pPr>
        <w:pStyle w:val="ListParagraph"/>
        <w:numPr>
          <w:ilvl w:val="0"/>
          <w:numId w:val="30"/>
        </w:numPr>
      </w:pPr>
      <w:r>
        <w:t xml:space="preserve">When the main menu is present again, press </w:t>
      </w:r>
      <w:r w:rsidRPr="00A25B08">
        <w:rPr>
          <w:b/>
          <w:bCs/>
        </w:rPr>
        <w:t>“`”</w:t>
      </w:r>
      <w:r>
        <w:t xml:space="preserve"> which locates under the “esc” button on the keyboard.</w:t>
      </w:r>
    </w:p>
    <w:p w14:paraId="19C2E18F" w14:textId="77777777" w:rsidR="00F83B7D" w:rsidRDefault="00F83B7D" w:rsidP="00F83B7D">
      <w:pPr>
        <w:pStyle w:val="ListParagraph"/>
        <w:numPr>
          <w:ilvl w:val="0"/>
          <w:numId w:val="30"/>
        </w:numPr>
      </w:pPr>
      <w:r>
        <w:t>Type in “</w:t>
      </w:r>
      <w:proofErr w:type="spellStart"/>
      <w:r w:rsidRPr="00A25B08">
        <w:rPr>
          <w:b/>
          <w:bCs/>
        </w:rPr>
        <w:t>coc</w:t>
      </w:r>
      <w:proofErr w:type="spellEnd"/>
      <w:r w:rsidRPr="00A25B08">
        <w:rPr>
          <w:b/>
          <w:bCs/>
        </w:rPr>
        <w:t xml:space="preserve"> </w:t>
      </w:r>
      <w:proofErr w:type="spellStart"/>
      <w:r w:rsidRPr="00A25B08">
        <w:rPr>
          <w:b/>
          <w:bCs/>
        </w:rPr>
        <w:t>RedRocketExt</w:t>
      </w:r>
      <w:proofErr w:type="spellEnd"/>
      <w:r>
        <w:t>”, then press “</w:t>
      </w:r>
      <w:r w:rsidRPr="00A25B08">
        <w:rPr>
          <w:b/>
          <w:bCs/>
        </w:rPr>
        <w:t>Enter</w:t>
      </w:r>
      <w:r>
        <w:t>”.</w:t>
      </w:r>
    </w:p>
    <w:p w14:paraId="6453E671" w14:textId="77777777" w:rsidR="00F83B7D" w:rsidRDefault="00F83B7D" w:rsidP="00F83B7D">
      <w:pPr>
        <w:pStyle w:val="ListParagraph"/>
        <w:numPr>
          <w:ilvl w:val="0"/>
          <w:numId w:val="30"/>
        </w:numPr>
      </w:pPr>
      <w:r>
        <w:t xml:space="preserve">The </w:t>
      </w:r>
      <w:r w:rsidRPr="00A25B08">
        <w:rPr>
          <w:b/>
          <w:bCs/>
        </w:rPr>
        <w:t>second way</w:t>
      </w:r>
      <w:r>
        <w:t xml:space="preserve"> of playing, is to load the </w:t>
      </w:r>
      <w:r w:rsidRPr="00A25B08">
        <w:rPr>
          <w:b/>
          <w:bCs/>
        </w:rPr>
        <w:t>saving file</w:t>
      </w:r>
      <w:r>
        <w:t xml:space="preserve">, teleport to </w:t>
      </w:r>
      <w:r w:rsidRPr="00A25B08">
        <w:rPr>
          <w:b/>
          <w:bCs/>
        </w:rPr>
        <w:t>Red Rocket Station</w:t>
      </w:r>
    </w:p>
    <w:p w14:paraId="01BC5F70" w14:textId="77777777" w:rsidR="00F83B7D" w:rsidRDefault="00F83B7D" w:rsidP="00F83B7D">
      <w:pPr>
        <w:pStyle w:val="ListParagraph"/>
        <w:numPr>
          <w:ilvl w:val="0"/>
          <w:numId w:val="30"/>
        </w:numPr>
      </w:pPr>
      <w:r>
        <w:t xml:space="preserve">The mod will load and be ready to be played.  </w:t>
      </w:r>
    </w:p>
    <w:p w14:paraId="7F032ECF" w14:textId="4B219F29" w:rsidR="00310CC5" w:rsidRDefault="00C1104A" w:rsidP="00310CC5">
      <w:pPr>
        <w:pStyle w:val="ListParagraph"/>
        <w:numPr>
          <w:ilvl w:val="0"/>
          <w:numId w:val="30"/>
        </w:numPr>
      </w:pPr>
      <w:r>
        <w:t xml:space="preserve">Talk to </w:t>
      </w:r>
      <w:r w:rsidRPr="00D83DB2">
        <w:rPr>
          <w:b/>
          <w:bCs/>
        </w:rPr>
        <w:t>James</w:t>
      </w:r>
      <w:r>
        <w:t xml:space="preserve"> to </w:t>
      </w:r>
      <w:r w:rsidRPr="00D83DB2">
        <w:rPr>
          <w:b/>
          <w:bCs/>
        </w:rPr>
        <w:t>accept</w:t>
      </w:r>
      <w:r>
        <w:t xml:space="preserve"> the quest to start </w:t>
      </w:r>
      <w:r w:rsidR="00D83DB2">
        <w:t>playing</w:t>
      </w:r>
      <w:r>
        <w:t xml:space="preserve"> the level. </w:t>
      </w:r>
    </w:p>
    <w:p w14:paraId="3827C0A6" w14:textId="77777777" w:rsidR="00BD2A25" w:rsidRDefault="00BD2A25" w:rsidP="00BD2A25">
      <w:pPr>
        <w:pStyle w:val="Heading1"/>
      </w:pPr>
      <w:bookmarkStart w:id="3" w:name="_Toc139202452"/>
      <w:r>
        <w:t>Quest Information</w:t>
      </w:r>
      <w:bookmarkEnd w:id="3"/>
    </w:p>
    <w:p w14:paraId="316B7B05" w14:textId="44367E64" w:rsidR="003B2BCE" w:rsidRDefault="003B2BCE" w:rsidP="003B2BCE">
      <w:proofErr w:type="gramStart"/>
      <w:r>
        <w:t>In order to</w:t>
      </w:r>
      <w:proofErr w:type="gramEnd"/>
      <w:r>
        <w:t xml:space="preserve"> start this quest, the player needs to get to the </w:t>
      </w:r>
      <w:r w:rsidRPr="00405F8A">
        <w:rPr>
          <w:b/>
          <w:bCs/>
        </w:rPr>
        <w:t>Red Rocket</w:t>
      </w:r>
      <w:r>
        <w:t xml:space="preserve">, and talk to </w:t>
      </w:r>
      <w:r w:rsidRPr="00405F8A">
        <w:rPr>
          <w:b/>
          <w:bCs/>
        </w:rPr>
        <w:t>James</w:t>
      </w:r>
      <w:r>
        <w:t xml:space="preserve"> to accept the quest. The player can find </w:t>
      </w:r>
      <w:r w:rsidRPr="00405F8A">
        <w:rPr>
          <w:b/>
          <w:bCs/>
        </w:rPr>
        <w:t>James</w:t>
      </w:r>
      <w:r>
        <w:t xml:space="preserve"> next to the </w:t>
      </w:r>
      <w:r w:rsidRPr="00405F8A">
        <w:rPr>
          <w:b/>
          <w:bCs/>
        </w:rPr>
        <w:t>Red Rocket Sign</w:t>
      </w:r>
      <w:r>
        <w:t>.</w:t>
      </w:r>
    </w:p>
    <w:p w14:paraId="28309343" w14:textId="77777777" w:rsidR="00B44636" w:rsidRDefault="00B44636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14:paraId="3E7E8FF6" w14:textId="53EC3816" w:rsidR="00BD2A25" w:rsidRDefault="00BD2A25" w:rsidP="00BD2A25">
      <w:pPr>
        <w:pStyle w:val="Heading2"/>
      </w:pPr>
      <w:bookmarkStart w:id="4" w:name="_Toc139202453"/>
      <w:r>
        <w:lastRenderedPageBreak/>
        <w:t>Entrances/Key Locations</w:t>
      </w:r>
      <w:bookmarkEnd w:id="4"/>
    </w:p>
    <w:tbl>
      <w:tblPr>
        <w:tblStyle w:val="GridTable4-Accent1"/>
        <w:tblW w:w="0" w:type="auto"/>
        <w:tblLook w:val="04A0" w:firstRow="1" w:lastRow="0" w:firstColumn="1" w:lastColumn="0" w:noHBand="0" w:noVBand="1"/>
      </w:tblPr>
      <w:tblGrid>
        <w:gridCol w:w="1034"/>
        <w:gridCol w:w="3907"/>
        <w:gridCol w:w="4409"/>
      </w:tblGrid>
      <w:tr w:rsidR="00B538FB" w14:paraId="508DD306" w14:textId="77777777" w:rsidTr="00BD2A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6" w:type="dxa"/>
          </w:tcPr>
          <w:p w14:paraId="1865B4B3" w14:textId="77777777" w:rsidR="00BD2A25" w:rsidRDefault="00BD2A25" w:rsidP="00436822">
            <w:pPr>
              <w:jc w:val="center"/>
            </w:pPr>
            <w:r>
              <w:t>Name</w:t>
            </w:r>
            <w:r w:rsidR="00DF2203">
              <w:t xml:space="preserve"> of Entrance / Location</w:t>
            </w:r>
          </w:p>
        </w:tc>
        <w:tc>
          <w:tcPr>
            <w:tcW w:w="3117" w:type="dxa"/>
          </w:tcPr>
          <w:p w14:paraId="10D1F2D3" w14:textId="77777777" w:rsidR="00BD2A25" w:rsidRDefault="00BD2A25" w:rsidP="0043682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Map Marker Name</w:t>
            </w:r>
            <w:r w:rsidR="00436822">
              <w:t xml:space="preserve"> (In Game)</w:t>
            </w:r>
            <w:r w:rsidR="00153214">
              <w:t xml:space="preserve"> / Icon</w:t>
            </w:r>
          </w:p>
        </w:tc>
        <w:tc>
          <w:tcPr>
            <w:tcW w:w="3117" w:type="dxa"/>
          </w:tcPr>
          <w:p w14:paraId="615D3A2E" w14:textId="77777777" w:rsidR="00BD2A25" w:rsidRDefault="00BD2A25" w:rsidP="0043682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Description</w:t>
            </w:r>
            <w:r w:rsidR="00C16CED">
              <w:t xml:space="preserve"> / General Location</w:t>
            </w:r>
          </w:p>
        </w:tc>
      </w:tr>
      <w:tr w:rsidR="00B538FB" w14:paraId="5DE5CFBA" w14:textId="77777777" w:rsidTr="00BD2A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6" w:type="dxa"/>
          </w:tcPr>
          <w:p w14:paraId="6BE55EA0" w14:textId="51520A3A" w:rsidR="00BD2A25" w:rsidRDefault="00A23898" w:rsidP="00BD2A25">
            <w:r>
              <w:t xml:space="preserve">Red Rocket Station </w:t>
            </w:r>
          </w:p>
        </w:tc>
        <w:tc>
          <w:tcPr>
            <w:tcW w:w="3117" w:type="dxa"/>
          </w:tcPr>
          <w:p w14:paraId="37717D7F" w14:textId="77777777" w:rsidR="00BD2A25" w:rsidRDefault="00B538FB" w:rsidP="00BD2A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538FB">
              <w:rPr>
                <w:noProof/>
              </w:rPr>
              <w:drawing>
                <wp:inline distT="0" distB="0" distL="0" distR="0" wp14:anchorId="22BA57C5" wp14:editId="6F31F4A9">
                  <wp:extent cx="2202511" cy="2077702"/>
                  <wp:effectExtent l="0" t="0" r="7620" b="0"/>
                  <wp:docPr id="143731174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7311745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6501" cy="2090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6C0AF9" w14:textId="089241CF" w:rsidR="00B538FB" w:rsidRDefault="00B538FB" w:rsidP="00BD2A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[1]</w:t>
            </w:r>
          </w:p>
        </w:tc>
        <w:tc>
          <w:tcPr>
            <w:tcW w:w="3117" w:type="dxa"/>
          </w:tcPr>
          <w:p w14:paraId="76972F92" w14:textId="77777777" w:rsidR="00BD2A25" w:rsidRDefault="00B538FB" w:rsidP="00BD2A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538FB">
              <w:rPr>
                <w:noProof/>
              </w:rPr>
              <w:drawing>
                <wp:inline distT="0" distB="0" distL="0" distR="0" wp14:anchorId="3477B83C" wp14:editId="109B1E35">
                  <wp:extent cx="2705104" cy="1908313"/>
                  <wp:effectExtent l="0" t="0" r="0" b="0"/>
                  <wp:docPr id="133583743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5837432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2558" cy="1927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EDCD33" w14:textId="1F2FF908" w:rsidR="00B538FB" w:rsidRDefault="00B538FB" w:rsidP="00BD2A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[1]</w:t>
            </w:r>
          </w:p>
        </w:tc>
      </w:tr>
      <w:tr w:rsidR="00B538FB" w14:paraId="07FD0A3F" w14:textId="77777777" w:rsidTr="00BD2A2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6" w:type="dxa"/>
          </w:tcPr>
          <w:p w14:paraId="545F073C" w14:textId="0C4A0D8E" w:rsidR="00BD2A25" w:rsidRDefault="00A23898" w:rsidP="00BD2A25">
            <w:r>
              <w:t>James House (Interior)</w:t>
            </w:r>
          </w:p>
        </w:tc>
        <w:tc>
          <w:tcPr>
            <w:tcW w:w="3117" w:type="dxa"/>
          </w:tcPr>
          <w:p w14:paraId="5CA55B84" w14:textId="1F930143" w:rsidR="00BD2A25" w:rsidRDefault="00B538FB" w:rsidP="00BD2A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538FB">
              <w:rPr>
                <w:noProof/>
              </w:rPr>
              <w:drawing>
                <wp:inline distT="0" distB="0" distL="0" distR="0" wp14:anchorId="0CA07B4C" wp14:editId="62F4AFEF">
                  <wp:extent cx="2377440" cy="1889469"/>
                  <wp:effectExtent l="0" t="0" r="3810" b="0"/>
                  <wp:docPr id="72727539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7275394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8316" cy="1898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[1]</w:t>
            </w:r>
          </w:p>
        </w:tc>
        <w:tc>
          <w:tcPr>
            <w:tcW w:w="3117" w:type="dxa"/>
          </w:tcPr>
          <w:p w14:paraId="4EB4C52C" w14:textId="1C7E14EF" w:rsidR="00BD2A25" w:rsidRDefault="00B538FB" w:rsidP="00BD2A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538FB">
              <w:rPr>
                <w:noProof/>
              </w:rPr>
              <w:drawing>
                <wp:inline distT="0" distB="0" distL="0" distR="0" wp14:anchorId="493F4319" wp14:editId="4D1A12C8">
                  <wp:extent cx="2580198" cy="1886908"/>
                  <wp:effectExtent l="0" t="0" r="0" b="0"/>
                  <wp:docPr id="181870684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8706849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067" cy="18955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[1]</w:t>
            </w:r>
          </w:p>
        </w:tc>
      </w:tr>
    </w:tbl>
    <w:p w14:paraId="117EBD86" w14:textId="77777777" w:rsidR="00BD2A25" w:rsidRDefault="00BD2A25" w:rsidP="00BD2A25"/>
    <w:p w14:paraId="46397EB8" w14:textId="77777777" w:rsidR="00BD2A25" w:rsidRDefault="00BD2A25" w:rsidP="00BD2A25">
      <w:pPr>
        <w:pStyle w:val="Heading2"/>
      </w:pPr>
      <w:bookmarkStart w:id="5" w:name="_Toc139202454"/>
      <w:r>
        <w:t>Reference IDs</w:t>
      </w:r>
      <w:r w:rsidR="00DF2203">
        <w:t xml:space="preserve"> / COC Labels</w:t>
      </w:r>
      <w:bookmarkEnd w:id="5"/>
    </w:p>
    <w:tbl>
      <w:tblPr>
        <w:tblStyle w:val="GridTable4-Accent1"/>
        <w:tblW w:w="0" w:type="auto"/>
        <w:tblLook w:val="04A0" w:firstRow="1" w:lastRow="0" w:firstColumn="1" w:lastColumn="0" w:noHBand="0" w:noVBand="1"/>
      </w:tblPr>
      <w:tblGrid>
        <w:gridCol w:w="2038"/>
        <w:gridCol w:w="2752"/>
        <w:gridCol w:w="2141"/>
        <w:gridCol w:w="2419"/>
      </w:tblGrid>
      <w:tr w:rsidR="00623F82" w14:paraId="5120651A" w14:textId="77777777" w:rsidTr="00656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38" w:type="dxa"/>
          </w:tcPr>
          <w:p w14:paraId="26BF25CC" w14:textId="77777777" w:rsidR="00623F82" w:rsidRDefault="00DF2203" w:rsidP="00262B34">
            <w:r>
              <w:t>In-Game Name</w:t>
            </w:r>
          </w:p>
        </w:tc>
        <w:tc>
          <w:tcPr>
            <w:tcW w:w="2752" w:type="dxa"/>
          </w:tcPr>
          <w:p w14:paraId="0E19CB7E" w14:textId="77777777" w:rsidR="00623F82" w:rsidRDefault="00623F82" w:rsidP="00262B3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Reference ID</w:t>
            </w:r>
          </w:p>
        </w:tc>
        <w:tc>
          <w:tcPr>
            <w:tcW w:w="2141" w:type="dxa"/>
          </w:tcPr>
          <w:p w14:paraId="0EA06616" w14:textId="77777777" w:rsidR="00623F82" w:rsidRDefault="00623F82" w:rsidP="00623F8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COC Label</w:t>
            </w:r>
          </w:p>
        </w:tc>
        <w:tc>
          <w:tcPr>
            <w:tcW w:w="2419" w:type="dxa"/>
          </w:tcPr>
          <w:p w14:paraId="3A790E25" w14:textId="77777777" w:rsidR="00623F82" w:rsidRDefault="00623F82" w:rsidP="00262B3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Description</w:t>
            </w:r>
          </w:p>
        </w:tc>
      </w:tr>
      <w:tr w:rsidR="00623F82" w14:paraId="2FA99A6E" w14:textId="77777777" w:rsidTr="00656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38" w:type="dxa"/>
          </w:tcPr>
          <w:p w14:paraId="62D3711B" w14:textId="0F809E0E" w:rsidR="00623F82" w:rsidRPr="00623F82" w:rsidRDefault="00A82844" w:rsidP="00DF2203">
            <w:pPr>
              <w:rPr>
                <w:b w:val="0"/>
              </w:rPr>
            </w:pPr>
            <w:r>
              <w:rPr>
                <w:b w:val="0"/>
              </w:rPr>
              <w:t>Love from Beyond</w:t>
            </w:r>
          </w:p>
        </w:tc>
        <w:tc>
          <w:tcPr>
            <w:tcW w:w="2752" w:type="dxa"/>
          </w:tcPr>
          <w:p w14:paraId="64A710C4" w14:textId="5B78AFC7" w:rsidR="00623F82" w:rsidRDefault="00A82844" w:rsidP="00262B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ghC32HCLoveFromBeyond</w:t>
            </w:r>
          </w:p>
        </w:tc>
        <w:tc>
          <w:tcPr>
            <w:tcW w:w="2141" w:type="dxa"/>
          </w:tcPr>
          <w:p w14:paraId="783B27FC" w14:textId="77777777" w:rsidR="00623F82" w:rsidRDefault="00DF2203" w:rsidP="00DF220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N/A</w:t>
            </w:r>
          </w:p>
        </w:tc>
        <w:tc>
          <w:tcPr>
            <w:tcW w:w="2419" w:type="dxa"/>
          </w:tcPr>
          <w:p w14:paraId="1079E742" w14:textId="7BA69DA7" w:rsidR="00623F82" w:rsidRDefault="00A82844" w:rsidP="00262B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Red Rocket</w:t>
            </w:r>
          </w:p>
        </w:tc>
      </w:tr>
      <w:tr w:rsidR="00623F82" w14:paraId="17C28C76" w14:textId="77777777" w:rsidTr="006567A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38" w:type="dxa"/>
          </w:tcPr>
          <w:p w14:paraId="1896446E" w14:textId="1215653A" w:rsidR="00623F82" w:rsidRPr="00623F82" w:rsidRDefault="00A82844" w:rsidP="00DF2203">
            <w:pPr>
              <w:rPr>
                <w:b w:val="0"/>
              </w:rPr>
            </w:pPr>
            <w:r>
              <w:rPr>
                <w:b w:val="0"/>
              </w:rPr>
              <w:t>James’ House</w:t>
            </w:r>
          </w:p>
        </w:tc>
        <w:tc>
          <w:tcPr>
            <w:tcW w:w="2752" w:type="dxa"/>
          </w:tcPr>
          <w:p w14:paraId="57CBFAF7" w14:textId="2176DBB5" w:rsidR="00623F82" w:rsidRDefault="00A82844" w:rsidP="00623F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ghC32HCJamesHouse</w:t>
            </w:r>
            <w:r w:rsidR="00623F82">
              <w:t xml:space="preserve"> </w:t>
            </w:r>
          </w:p>
        </w:tc>
        <w:tc>
          <w:tcPr>
            <w:tcW w:w="2141" w:type="dxa"/>
          </w:tcPr>
          <w:p w14:paraId="4767A8C0" w14:textId="729DD895" w:rsidR="00623F82" w:rsidRDefault="00A82844" w:rsidP="00262B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coc</w:t>
            </w:r>
            <w:proofErr w:type="spellEnd"/>
            <w:r>
              <w:t xml:space="preserve"> ghC32HCJamesHouse</w:t>
            </w:r>
          </w:p>
        </w:tc>
        <w:tc>
          <w:tcPr>
            <w:tcW w:w="2419" w:type="dxa"/>
          </w:tcPr>
          <w:p w14:paraId="6EC1B17A" w14:textId="37B6A79C" w:rsidR="00623F82" w:rsidRDefault="00A82844" w:rsidP="00262B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Interior Cell</w:t>
            </w:r>
          </w:p>
        </w:tc>
      </w:tr>
    </w:tbl>
    <w:p w14:paraId="55609A15" w14:textId="23B36D32" w:rsidR="00812182" w:rsidRPr="00E03E0A" w:rsidRDefault="00BD2A25" w:rsidP="00E03E0A">
      <w:pPr>
        <w:pStyle w:val="Heading1"/>
      </w:pPr>
      <w:r>
        <w:br w:type="page"/>
      </w:r>
      <w:bookmarkStart w:id="6" w:name="_Toc139202455"/>
      <w:r w:rsidR="00812182">
        <w:lastRenderedPageBreak/>
        <w:t>Walkthrough</w:t>
      </w:r>
      <w:bookmarkEnd w:id="6"/>
    </w:p>
    <w:p w14:paraId="7603ED0B" w14:textId="2B88DCB4" w:rsidR="00812182" w:rsidRPr="009043FE" w:rsidRDefault="00812182" w:rsidP="00812182">
      <w:pPr>
        <w:pStyle w:val="Heading3"/>
      </w:pPr>
      <w:bookmarkStart w:id="7" w:name="_Toc82773063"/>
      <w:bookmarkStart w:id="8" w:name="_Toc139202456"/>
      <w:r>
        <w:t xml:space="preserve">Overview </w:t>
      </w:r>
      <w:bookmarkEnd w:id="7"/>
      <w:r>
        <w:t>Map</w:t>
      </w:r>
      <w:r w:rsidR="00D6081A">
        <w:t xml:space="preserve"> – 1</w:t>
      </w:r>
      <w:r w:rsidR="00D6081A" w:rsidRPr="00D6081A">
        <w:rPr>
          <w:vertAlign w:val="superscript"/>
        </w:rPr>
        <w:t>st</w:t>
      </w:r>
      <w:r w:rsidR="00D6081A">
        <w:t xml:space="preserve"> Floor</w:t>
      </w:r>
      <w:bookmarkEnd w:id="8"/>
    </w:p>
    <w:p w14:paraId="0FA9C1E6" w14:textId="39FB0D66" w:rsidR="00812182" w:rsidRDefault="00D6081A" w:rsidP="00812182">
      <w:pPr>
        <w:keepNext/>
        <w:jc w:val="center"/>
      </w:pPr>
      <w:r w:rsidRPr="00D6081A">
        <w:rPr>
          <w:noProof/>
        </w:rPr>
        <w:t xml:space="preserve"> </w:t>
      </w:r>
      <w:r w:rsidR="006E4643" w:rsidRPr="006E4643">
        <w:rPr>
          <w:noProof/>
        </w:rPr>
        <w:drawing>
          <wp:inline distT="0" distB="0" distL="0" distR="0" wp14:anchorId="6F3DD4B3" wp14:editId="1CAA0804">
            <wp:extent cx="5943600" cy="5154930"/>
            <wp:effectExtent l="0" t="0" r="0" b="7620"/>
            <wp:docPr id="1918497913" name="Picture 1" descr="A picture containing text, diagram, screenshot, pla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497913" name="Picture 1" descr="A picture containing text, diagram, screenshot, plan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5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0549D" w14:textId="3C63139E" w:rsidR="00812182" w:rsidRDefault="00812182" w:rsidP="00812182">
      <w:pPr>
        <w:pStyle w:val="Caption"/>
        <w:jc w:val="center"/>
        <w:rPr>
          <w:noProof/>
        </w:rPr>
      </w:pPr>
      <w:bookmarkStart w:id="9" w:name="_Toc81383684"/>
      <w:r>
        <w:t xml:space="preserve">Figure </w:t>
      </w:r>
      <w:fldSimple w:instr=" SEQ Figure \* ARABIC ">
        <w:r w:rsidR="000B3A56">
          <w:rPr>
            <w:noProof/>
          </w:rPr>
          <w:t>1</w:t>
        </w:r>
      </w:fldSimple>
      <w:r>
        <w:t xml:space="preserve">: </w:t>
      </w:r>
      <w:r>
        <w:rPr>
          <w:noProof/>
        </w:rPr>
        <w:t>Overview Map</w:t>
      </w:r>
      <w:bookmarkEnd w:id="9"/>
      <w:r w:rsidR="00AF1EAA">
        <w:rPr>
          <w:noProof/>
        </w:rPr>
        <w:t xml:space="preserve"> – 1</w:t>
      </w:r>
      <w:r w:rsidR="00AF1EAA" w:rsidRPr="00AF1EAA">
        <w:rPr>
          <w:noProof/>
          <w:vertAlign w:val="superscript"/>
        </w:rPr>
        <w:t>st</w:t>
      </w:r>
      <w:r w:rsidR="00AF1EAA">
        <w:rPr>
          <w:noProof/>
        </w:rPr>
        <w:t xml:space="preserve"> Floor</w:t>
      </w:r>
      <w:r w:rsidR="00D74A8C">
        <w:rPr>
          <w:noProof/>
        </w:rPr>
        <w:t xml:space="preserve"> [2]</w:t>
      </w:r>
      <w:r w:rsidR="00B400F3">
        <w:rPr>
          <w:noProof/>
        </w:rPr>
        <w:t>[3]</w:t>
      </w:r>
    </w:p>
    <w:tbl>
      <w:tblPr>
        <w:tblStyle w:val="GridTable4-Accent1"/>
        <w:tblW w:w="10435" w:type="dxa"/>
        <w:jc w:val="center"/>
        <w:tblLayout w:type="fixed"/>
        <w:tblLook w:val="04A0" w:firstRow="1" w:lastRow="0" w:firstColumn="1" w:lastColumn="0" w:noHBand="0" w:noVBand="1"/>
      </w:tblPr>
      <w:tblGrid>
        <w:gridCol w:w="715"/>
        <w:gridCol w:w="6930"/>
        <w:gridCol w:w="2790"/>
      </w:tblGrid>
      <w:tr w:rsidR="00C46C37" w14:paraId="7F247F00" w14:textId="77777777" w:rsidTr="00C46C3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  <w:vAlign w:val="bottom"/>
          </w:tcPr>
          <w:p w14:paraId="1C3B16DB" w14:textId="77777777" w:rsidR="00C46C37" w:rsidRDefault="00C46C37" w:rsidP="00A97733">
            <w:pPr>
              <w:jc w:val="center"/>
            </w:pPr>
            <w:r>
              <w:br w:type="page"/>
              <w:t>Map Label</w:t>
            </w:r>
          </w:p>
        </w:tc>
        <w:tc>
          <w:tcPr>
            <w:tcW w:w="6930" w:type="dxa"/>
            <w:vAlign w:val="bottom"/>
          </w:tcPr>
          <w:p w14:paraId="21E880F0" w14:textId="77777777" w:rsidR="00C46C37" w:rsidRDefault="00C46C37" w:rsidP="00A9773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Top Level Walkthrough</w:t>
            </w:r>
          </w:p>
        </w:tc>
        <w:tc>
          <w:tcPr>
            <w:tcW w:w="2790" w:type="dxa"/>
          </w:tcPr>
          <w:p w14:paraId="6FA7458F" w14:textId="77777777" w:rsidR="00C46C37" w:rsidRDefault="00C46C37" w:rsidP="00A9773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Development Notes</w:t>
            </w:r>
          </w:p>
        </w:tc>
      </w:tr>
      <w:tr w:rsidR="00934F83" w14:paraId="20F9D9E5" w14:textId="77777777" w:rsidTr="00C46C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36290D2D" w14:textId="192599FD" w:rsidR="00934F83" w:rsidRDefault="00934F83" w:rsidP="00934F83">
            <w:pPr>
              <w:jc w:val="center"/>
            </w:pPr>
            <w:r>
              <w:t>1</w:t>
            </w:r>
          </w:p>
        </w:tc>
        <w:tc>
          <w:tcPr>
            <w:tcW w:w="6930" w:type="dxa"/>
          </w:tcPr>
          <w:p w14:paraId="5FEB39A8" w14:textId="52913BFA" w:rsidR="00934F83" w:rsidRDefault="00934F83" w:rsidP="00934F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The player meets </w:t>
            </w:r>
            <w:r w:rsidRPr="008832F4">
              <w:rPr>
                <w:b/>
                <w:bCs/>
              </w:rPr>
              <w:t>James</w:t>
            </w:r>
            <w:r>
              <w:t xml:space="preserve"> in the </w:t>
            </w:r>
            <w:r w:rsidRPr="008832F4">
              <w:rPr>
                <w:b/>
                <w:bCs/>
              </w:rPr>
              <w:t>Red Rocket</w:t>
            </w:r>
            <w:r>
              <w:t xml:space="preserve"> Station and accepts the </w:t>
            </w:r>
            <w:r w:rsidRPr="008832F4">
              <w:rPr>
                <w:b/>
                <w:bCs/>
              </w:rPr>
              <w:t>quest</w:t>
            </w:r>
            <w:r>
              <w:t xml:space="preserve">. </w:t>
            </w:r>
          </w:p>
        </w:tc>
        <w:tc>
          <w:tcPr>
            <w:tcW w:w="2790" w:type="dxa"/>
          </w:tcPr>
          <w:p w14:paraId="5E0FD8B7" w14:textId="77777777" w:rsidR="00934F83" w:rsidRDefault="00934F83" w:rsidP="00934F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34F83" w14:paraId="3241456F" w14:textId="77777777" w:rsidTr="00C46C37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2C28F1DF" w14:textId="061A259D" w:rsidR="00934F83" w:rsidRDefault="00934F83" w:rsidP="00934F83">
            <w:pPr>
              <w:jc w:val="center"/>
            </w:pPr>
            <w:r>
              <w:t>2</w:t>
            </w:r>
          </w:p>
        </w:tc>
        <w:tc>
          <w:tcPr>
            <w:tcW w:w="6930" w:type="dxa"/>
          </w:tcPr>
          <w:p w14:paraId="39D3BD05" w14:textId="28A3557C" w:rsidR="00934F83" w:rsidRDefault="00934F83" w:rsidP="00934F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The player gets the </w:t>
            </w:r>
            <w:r w:rsidRPr="008832F4">
              <w:rPr>
                <w:b/>
                <w:bCs/>
              </w:rPr>
              <w:t>key</w:t>
            </w:r>
            <w:r>
              <w:t xml:space="preserve"> to James’ </w:t>
            </w:r>
            <w:r w:rsidRPr="008832F4">
              <w:rPr>
                <w:b/>
                <w:bCs/>
              </w:rPr>
              <w:t>house</w:t>
            </w:r>
            <w:r>
              <w:t xml:space="preserve"> and follows James to get to his house. </w:t>
            </w:r>
          </w:p>
        </w:tc>
        <w:tc>
          <w:tcPr>
            <w:tcW w:w="2790" w:type="dxa"/>
          </w:tcPr>
          <w:p w14:paraId="0B074DD3" w14:textId="09EC5EB4" w:rsidR="00934F83" w:rsidRDefault="00934F83" w:rsidP="0065786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34F83" w14:paraId="01BCFB9A" w14:textId="77777777" w:rsidTr="00C46C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0D118C7E" w14:textId="0433C2AF" w:rsidR="00934F83" w:rsidRDefault="00934F83" w:rsidP="00934F83">
            <w:pPr>
              <w:jc w:val="center"/>
            </w:pPr>
            <w:r>
              <w:t>3</w:t>
            </w:r>
          </w:p>
        </w:tc>
        <w:tc>
          <w:tcPr>
            <w:tcW w:w="6930" w:type="dxa"/>
          </w:tcPr>
          <w:p w14:paraId="75477717" w14:textId="1CD6E057" w:rsidR="00934F83" w:rsidRDefault="00934F83" w:rsidP="00934F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The player enters the house, and </w:t>
            </w:r>
            <w:r w:rsidRPr="00934F83">
              <w:rPr>
                <w:b/>
                <w:bCs/>
              </w:rPr>
              <w:t>investigates</w:t>
            </w:r>
            <w:r>
              <w:t xml:space="preserve"> </w:t>
            </w:r>
            <w:r w:rsidR="00E179E3">
              <w:t xml:space="preserve">around </w:t>
            </w:r>
            <w:r>
              <w:t xml:space="preserve">James’ son, </w:t>
            </w:r>
            <w:r w:rsidRPr="008832F4">
              <w:rPr>
                <w:b/>
                <w:bCs/>
              </w:rPr>
              <w:t>Isaac’s body</w:t>
            </w:r>
            <w:r>
              <w:t xml:space="preserve">, to get </w:t>
            </w:r>
            <w:r w:rsidR="006E4643" w:rsidRPr="006E4643">
              <w:rPr>
                <w:b/>
                <w:bCs/>
              </w:rPr>
              <w:t>clue1</w:t>
            </w:r>
            <w:r w:rsidR="006E4643">
              <w:t xml:space="preserve"> </w:t>
            </w:r>
            <w:r w:rsidR="00E179E3" w:rsidRPr="00057E6D">
              <w:t>and the</w:t>
            </w:r>
            <w:r w:rsidR="00E179E3">
              <w:rPr>
                <w:b/>
                <w:bCs/>
              </w:rPr>
              <w:t xml:space="preserve"> </w:t>
            </w:r>
            <w:r w:rsidR="00057E6D">
              <w:rPr>
                <w:b/>
                <w:bCs/>
              </w:rPr>
              <w:t xml:space="preserve">Clue Investigate Note </w:t>
            </w:r>
            <w:proofErr w:type="spellStart"/>
            <w:r w:rsidR="00057E6D">
              <w:rPr>
                <w:b/>
                <w:bCs/>
              </w:rPr>
              <w:t>Holotape</w:t>
            </w:r>
            <w:proofErr w:type="spellEnd"/>
            <w:r>
              <w:t>.</w:t>
            </w:r>
          </w:p>
        </w:tc>
        <w:tc>
          <w:tcPr>
            <w:tcW w:w="2790" w:type="dxa"/>
          </w:tcPr>
          <w:p w14:paraId="51B0ABD5" w14:textId="545242B5" w:rsidR="0065786F" w:rsidRDefault="0065786F" w:rsidP="006E464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65786F" w14:paraId="2503A4CD" w14:textId="77777777" w:rsidTr="00C46C37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5B6202B1" w14:textId="17D60A11" w:rsidR="0065786F" w:rsidRDefault="0065786F" w:rsidP="00934F83">
            <w:pPr>
              <w:jc w:val="center"/>
            </w:pPr>
            <w:r>
              <w:t>4</w:t>
            </w:r>
          </w:p>
        </w:tc>
        <w:tc>
          <w:tcPr>
            <w:tcW w:w="6930" w:type="dxa"/>
          </w:tcPr>
          <w:p w14:paraId="5A0E1E7C" w14:textId="7A69210D" w:rsidR="0065786F" w:rsidRDefault="0065786F" w:rsidP="00934F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The player goes to the </w:t>
            </w:r>
            <w:r w:rsidRPr="0065786F">
              <w:rPr>
                <w:b/>
                <w:bCs/>
              </w:rPr>
              <w:t>dining table</w:t>
            </w:r>
            <w:r>
              <w:t xml:space="preserve"> to find the </w:t>
            </w:r>
            <w:r w:rsidRPr="0065786F">
              <w:rPr>
                <w:b/>
                <w:bCs/>
              </w:rPr>
              <w:t>Refrigerator’s key</w:t>
            </w:r>
            <w:r>
              <w:t xml:space="preserve"> (under the cake pan). </w:t>
            </w:r>
          </w:p>
        </w:tc>
        <w:tc>
          <w:tcPr>
            <w:tcW w:w="2790" w:type="dxa"/>
          </w:tcPr>
          <w:p w14:paraId="6AB4613F" w14:textId="77777777" w:rsidR="0065786F" w:rsidRDefault="0065786F" w:rsidP="0065786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65786F" w14:paraId="7A427688" w14:textId="77777777" w:rsidTr="00C46C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00536BB5" w14:textId="094CED7E" w:rsidR="0065786F" w:rsidRDefault="0065786F" w:rsidP="00934F83">
            <w:pPr>
              <w:jc w:val="center"/>
            </w:pPr>
            <w:r>
              <w:t>5</w:t>
            </w:r>
          </w:p>
        </w:tc>
        <w:tc>
          <w:tcPr>
            <w:tcW w:w="6930" w:type="dxa"/>
          </w:tcPr>
          <w:p w14:paraId="1B57AB6A" w14:textId="7BCB3781" w:rsidR="0065786F" w:rsidRDefault="00A719E0" w:rsidP="00934F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The player </w:t>
            </w:r>
            <w:r w:rsidR="006E4643">
              <w:t xml:space="preserve">then </w:t>
            </w:r>
            <w:r>
              <w:t xml:space="preserve">goes to the </w:t>
            </w:r>
            <w:r w:rsidRPr="00A719E0">
              <w:rPr>
                <w:b/>
                <w:bCs/>
              </w:rPr>
              <w:t>refrigerator</w:t>
            </w:r>
            <w:r>
              <w:t xml:space="preserve">, unlocks it, and finds </w:t>
            </w:r>
            <w:r w:rsidRPr="00A719E0">
              <w:rPr>
                <w:b/>
                <w:bCs/>
              </w:rPr>
              <w:t>clue 2</w:t>
            </w:r>
            <w:r>
              <w:t xml:space="preserve">. </w:t>
            </w:r>
          </w:p>
        </w:tc>
        <w:tc>
          <w:tcPr>
            <w:tcW w:w="2790" w:type="dxa"/>
          </w:tcPr>
          <w:p w14:paraId="0D57BEE1" w14:textId="77777777" w:rsidR="0065786F" w:rsidRDefault="0065786F" w:rsidP="00A719E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719E0" w14:paraId="5A829175" w14:textId="77777777" w:rsidTr="00C46C37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1005DCAC" w14:textId="1A78F620" w:rsidR="00A719E0" w:rsidRDefault="00A719E0" w:rsidP="00934F83">
            <w:pPr>
              <w:jc w:val="center"/>
            </w:pPr>
            <w:r>
              <w:lastRenderedPageBreak/>
              <w:t>6</w:t>
            </w:r>
          </w:p>
        </w:tc>
        <w:tc>
          <w:tcPr>
            <w:tcW w:w="6930" w:type="dxa"/>
          </w:tcPr>
          <w:p w14:paraId="4BEF65A9" w14:textId="21B5115E" w:rsidR="00A719E0" w:rsidRDefault="00A719E0" w:rsidP="00934F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The player goes to the </w:t>
            </w:r>
            <w:r w:rsidRPr="00A719E0">
              <w:rPr>
                <w:b/>
                <w:bCs/>
              </w:rPr>
              <w:t>shelf</w:t>
            </w:r>
            <w:r>
              <w:t xml:space="preserve"> which has </w:t>
            </w:r>
            <w:r w:rsidRPr="00A719E0">
              <w:rPr>
                <w:b/>
                <w:bCs/>
              </w:rPr>
              <w:t>power armor figures</w:t>
            </w:r>
            <w:r>
              <w:t xml:space="preserve"> standing on top, find the </w:t>
            </w:r>
            <w:r w:rsidRPr="00A719E0">
              <w:rPr>
                <w:b/>
                <w:bCs/>
              </w:rPr>
              <w:t>container’s key</w:t>
            </w:r>
            <w:r>
              <w:t xml:space="preserve"> </w:t>
            </w:r>
            <w:r w:rsidR="001906E3">
              <w:rPr>
                <w:b/>
                <w:bCs/>
              </w:rPr>
              <w:t>Inside</w:t>
            </w:r>
            <w:r>
              <w:t xml:space="preserve"> </w:t>
            </w:r>
            <w:r w:rsidR="001906E3">
              <w:t xml:space="preserve">the </w:t>
            </w:r>
            <w:r w:rsidR="001906E3" w:rsidRPr="001906E3">
              <w:rPr>
                <w:b/>
                <w:bCs/>
              </w:rPr>
              <w:t>head</w:t>
            </w:r>
            <w:r>
              <w:t xml:space="preserve"> figure. </w:t>
            </w:r>
          </w:p>
        </w:tc>
        <w:tc>
          <w:tcPr>
            <w:tcW w:w="2790" w:type="dxa"/>
          </w:tcPr>
          <w:p w14:paraId="3A1BE08F" w14:textId="77777777" w:rsidR="00A719E0" w:rsidRDefault="00A719E0" w:rsidP="00A719E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719E0" w14:paraId="1846BFB2" w14:textId="77777777" w:rsidTr="00C46C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147C3216" w14:textId="6D34C95B" w:rsidR="00A719E0" w:rsidRDefault="00A719E0" w:rsidP="00934F83">
            <w:pPr>
              <w:jc w:val="center"/>
            </w:pPr>
            <w:r>
              <w:t>7</w:t>
            </w:r>
          </w:p>
        </w:tc>
        <w:tc>
          <w:tcPr>
            <w:tcW w:w="6930" w:type="dxa"/>
          </w:tcPr>
          <w:p w14:paraId="7B9A34B4" w14:textId="7860E33F" w:rsidR="00A719E0" w:rsidRDefault="00A719E0" w:rsidP="00934F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The player uses the </w:t>
            </w:r>
            <w:r w:rsidRPr="00A719E0">
              <w:rPr>
                <w:b/>
                <w:bCs/>
              </w:rPr>
              <w:t xml:space="preserve">key </w:t>
            </w:r>
            <w:r>
              <w:t xml:space="preserve">to unlock the </w:t>
            </w:r>
            <w:r w:rsidRPr="00A719E0">
              <w:rPr>
                <w:b/>
                <w:bCs/>
              </w:rPr>
              <w:t>container</w:t>
            </w:r>
            <w:r>
              <w:t xml:space="preserve">, gets </w:t>
            </w:r>
            <w:r w:rsidRPr="00A719E0">
              <w:rPr>
                <w:b/>
                <w:bCs/>
              </w:rPr>
              <w:t>James room’s key.</w:t>
            </w:r>
            <w:r>
              <w:t xml:space="preserve"> </w:t>
            </w:r>
          </w:p>
        </w:tc>
        <w:tc>
          <w:tcPr>
            <w:tcW w:w="2790" w:type="dxa"/>
          </w:tcPr>
          <w:p w14:paraId="65E4DEDD" w14:textId="77777777" w:rsidR="00A719E0" w:rsidRDefault="00A719E0" w:rsidP="00A719E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1C70E20" w14:textId="61E054F6" w:rsidR="00D74A8C" w:rsidRDefault="00D74A8C" w:rsidP="00310CC5"/>
    <w:p w14:paraId="667857A7" w14:textId="77777777" w:rsidR="0074736A" w:rsidRDefault="0074736A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14:paraId="509E5A39" w14:textId="70FC38E1" w:rsidR="00A719E0" w:rsidRDefault="001906E3" w:rsidP="00A719E0">
      <w:pPr>
        <w:keepNext/>
        <w:jc w:val="center"/>
      </w:pPr>
      <w:r w:rsidRPr="001906E3">
        <w:rPr>
          <w:noProof/>
        </w:rPr>
        <w:lastRenderedPageBreak/>
        <w:drawing>
          <wp:inline distT="0" distB="0" distL="0" distR="0" wp14:anchorId="171EFCE9" wp14:editId="1B6AD55F">
            <wp:extent cx="5915770" cy="5046101"/>
            <wp:effectExtent l="0" t="0" r="8890" b="2540"/>
            <wp:docPr id="578761749" name="Picture 1" descr="A picture containing text, screenshot, diagram, parall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761749" name="Picture 1" descr="A picture containing text, screenshot, diagram, parallel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17129" cy="504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814AC" w14:textId="77777777" w:rsidR="00A719E0" w:rsidRDefault="00A719E0" w:rsidP="00A719E0">
      <w:pPr>
        <w:pStyle w:val="Caption"/>
        <w:jc w:val="center"/>
        <w:rPr>
          <w:noProof/>
        </w:rPr>
      </w:pPr>
      <w:r>
        <w:t xml:space="preserve">Figure </w:t>
      </w:r>
      <w:fldSimple w:instr=" SEQ Figure \* ARABIC ">
        <w:r>
          <w:rPr>
            <w:noProof/>
          </w:rPr>
          <w:t>1</w:t>
        </w:r>
      </w:fldSimple>
      <w:r>
        <w:t xml:space="preserve">: </w:t>
      </w:r>
      <w:r>
        <w:rPr>
          <w:noProof/>
        </w:rPr>
        <w:t>Overview Map – 1</w:t>
      </w:r>
      <w:r w:rsidRPr="00AF1EAA">
        <w:rPr>
          <w:noProof/>
          <w:vertAlign w:val="superscript"/>
        </w:rPr>
        <w:t>st</w:t>
      </w:r>
      <w:r>
        <w:rPr>
          <w:noProof/>
        </w:rPr>
        <w:t xml:space="preserve"> Floor [2][3]</w:t>
      </w:r>
    </w:p>
    <w:tbl>
      <w:tblPr>
        <w:tblStyle w:val="GridTable4-Accent1"/>
        <w:tblW w:w="10435" w:type="dxa"/>
        <w:jc w:val="center"/>
        <w:tblLayout w:type="fixed"/>
        <w:tblLook w:val="04A0" w:firstRow="1" w:lastRow="0" w:firstColumn="1" w:lastColumn="0" w:noHBand="0" w:noVBand="1"/>
      </w:tblPr>
      <w:tblGrid>
        <w:gridCol w:w="715"/>
        <w:gridCol w:w="7830"/>
        <w:gridCol w:w="1890"/>
      </w:tblGrid>
      <w:tr w:rsidR="00A719E0" w14:paraId="42BC02C5" w14:textId="77777777" w:rsidTr="00B912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  <w:vAlign w:val="bottom"/>
          </w:tcPr>
          <w:p w14:paraId="793DEDC3" w14:textId="77777777" w:rsidR="00A719E0" w:rsidRDefault="00A719E0" w:rsidP="000469F7">
            <w:pPr>
              <w:jc w:val="center"/>
            </w:pPr>
            <w:r>
              <w:br w:type="page"/>
              <w:t>Map Label</w:t>
            </w:r>
          </w:p>
        </w:tc>
        <w:tc>
          <w:tcPr>
            <w:tcW w:w="7830" w:type="dxa"/>
            <w:vAlign w:val="bottom"/>
          </w:tcPr>
          <w:p w14:paraId="57D74587" w14:textId="77777777" w:rsidR="00A719E0" w:rsidRDefault="00A719E0" w:rsidP="000469F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Top Level Walkthrough</w:t>
            </w:r>
          </w:p>
        </w:tc>
        <w:tc>
          <w:tcPr>
            <w:tcW w:w="1890" w:type="dxa"/>
          </w:tcPr>
          <w:p w14:paraId="78933743" w14:textId="77777777" w:rsidR="00A719E0" w:rsidRDefault="00A719E0" w:rsidP="000469F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Development Notes</w:t>
            </w:r>
          </w:p>
        </w:tc>
      </w:tr>
      <w:tr w:rsidR="00A719E0" w14:paraId="52494201" w14:textId="77777777" w:rsidTr="00B912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41C31C1A" w14:textId="51F02150" w:rsidR="00A719E0" w:rsidRDefault="0074736A" w:rsidP="000469F7">
            <w:pPr>
              <w:jc w:val="center"/>
            </w:pPr>
            <w:r>
              <w:t>8</w:t>
            </w:r>
          </w:p>
        </w:tc>
        <w:tc>
          <w:tcPr>
            <w:tcW w:w="7830" w:type="dxa"/>
          </w:tcPr>
          <w:p w14:paraId="7519F7CB" w14:textId="6D72FE21" w:rsidR="00A719E0" w:rsidRDefault="0074736A" w:rsidP="000469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The player goes to James’ room, use the key to unlock the door. </w:t>
            </w:r>
          </w:p>
        </w:tc>
        <w:tc>
          <w:tcPr>
            <w:tcW w:w="1890" w:type="dxa"/>
          </w:tcPr>
          <w:p w14:paraId="00442B99" w14:textId="77777777" w:rsidR="00A719E0" w:rsidRDefault="00A719E0" w:rsidP="000469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719E0" w14:paraId="196CEE8C" w14:textId="77777777" w:rsidTr="00B91266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5F760DC2" w14:textId="61C020FE" w:rsidR="00A719E0" w:rsidRDefault="0074736A" w:rsidP="000469F7">
            <w:pPr>
              <w:jc w:val="center"/>
            </w:pPr>
            <w:r>
              <w:t>9</w:t>
            </w:r>
          </w:p>
        </w:tc>
        <w:tc>
          <w:tcPr>
            <w:tcW w:w="7830" w:type="dxa"/>
          </w:tcPr>
          <w:p w14:paraId="4EFABB32" w14:textId="66DAC8F3" w:rsidR="00A719E0" w:rsidRDefault="0074736A" w:rsidP="000469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The player enters </w:t>
            </w:r>
            <w:r w:rsidRPr="0074736A">
              <w:rPr>
                <w:b/>
                <w:bCs/>
              </w:rPr>
              <w:t xml:space="preserve">James’ </w:t>
            </w:r>
            <w:r w:rsidR="00FB6607" w:rsidRPr="0074736A">
              <w:rPr>
                <w:b/>
                <w:bCs/>
              </w:rPr>
              <w:t>room</w:t>
            </w:r>
            <w:r w:rsidR="00FB6607">
              <w:t xml:space="preserve"> and</w:t>
            </w:r>
            <w:r>
              <w:t xml:space="preserve"> finds terminal </w:t>
            </w:r>
            <w:r w:rsidR="00FB6607">
              <w:t xml:space="preserve">1 </w:t>
            </w:r>
            <w:r>
              <w:t xml:space="preserve">is </w:t>
            </w:r>
            <w:r w:rsidR="00FB6607">
              <w:rPr>
                <w:b/>
                <w:bCs/>
              </w:rPr>
              <w:t>overridd</w:t>
            </w:r>
            <w:r w:rsidR="00FB6607" w:rsidRPr="0074736A">
              <w:rPr>
                <w:b/>
                <w:bCs/>
              </w:rPr>
              <w:t>en</w:t>
            </w:r>
            <w:r w:rsidR="001906E3">
              <w:rPr>
                <w:b/>
                <w:bCs/>
              </w:rPr>
              <w:t xml:space="preserve"> </w:t>
            </w:r>
            <w:r w:rsidR="001906E3" w:rsidRPr="00FB6607">
              <w:t>by</w:t>
            </w:r>
            <w:r w:rsidR="00FB6607">
              <w:t xml:space="preserve"> terminal 2</w:t>
            </w:r>
            <w:r>
              <w:t xml:space="preserve">. A </w:t>
            </w:r>
            <w:r w:rsidR="00FB6607">
              <w:t xml:space="preserve">riddle on terminal 2 says </w:t>
            </w:r>
            <w:r>
              <w:t xml:space="preserve">that the </w:t>
            </w:r>
            <w:r w:rsidRPr="0074736A">
              <w:rPr>
                <w:b/>
                <w:bCs/>
              </w:rPr>
              <w:t>password</w:t>
            </w:r>
            <w:r>
              <w:t xml:space="preserve"> </w:t>
            </w:r>
            <w:r w:rsidR="00FB6607">
              <w:t xml:space="preserve">to authorize terminal 1 </w:t>
            </w:r>
            <w:r>
              <w:t xml:space="preserve">is in </w:t>
            </w:r>
            <w:r w:rsidRPr="0074736A">
              <w:rPr>
                <w:b/>
                <w:bCs/>
              </w:rPr>
              <w:t>the bedroom safe</w:t>
            </w:r>
            <w:r>
              <w:t>.</w:t>
            </w:r>
          </w:p>
        </w:tc>
        <w:tc>
          <w:tcPr>
            <w:tcW w:w="1890" w:type="dxa"/>
          </w:tcPr>
          <w:p w14:paraId="03EC4057" w14:textId="77777777" w:rsidR="00A719E0" w:rsidRDefault="00A719E0" w:rsidP="000469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719E0" w14:paraId="5B5F4155" w14:textId="77777777" w:rsidTr="00B912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03083965" w14:textId="2AE9BDE9" w:rsidR="00A719E0" w:rsidRDefault="0074736A" w:rsidP="000469F7">
            <w:pPr>
              <w:jc w:val="center"/>
            </w:pPr>
            <w:r>
              <w:t>10</w:t>
            </w:r>
          </w:p>
        </w:tc>
        <w:tc>
          <w:tcPr>
            <w:tcW w:w="7830" w:type="dxa"/>
          </w:tcPr>
          <w:p w14:paraId="023EEA4C" w14:textId="77777777" w:rsidR="0074736A" w:rsidRDefault="0074736A" w:rsidP="0074736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The player then needs to search Isaac’s room to find </w:t>
            </w:r>
            <w:r w:rsidRPr="008832F4">
              <w:rPr>
                <w:b/>
                <w:bCs/>
              </w:rPr>
              <w:t>evidence</w:t>
            </w:r>
            <w:r>
              <w:t xml:space="preserve">. To enter Isaac’s room, the player needs to </w:t>
            </w:r>
            <w:r w:rsidRPr="008832F4">
              <w:rPr>
                <w:b/>
                <w:bCs/>
              </w:rPr>
              <w:t>collect notes 1 to 4</w:t>
            </w:r>
            <w:r>
              <w:t xml:space="preserve">, each </w:t>
            </w:r>
            <w:r w:rsidRPr="00934F83">
              <w:rPr>
                <w:b/>
                <w:bCs/>
              </w:rPr>
              <w:t>note</w:t>
            </w:r>
            <w:r>
              <w:t xml:space="preserve"> will have only </w:t>
            </w:r>
            <w:r w:rsidRPr="00934F83">
              <w:rPr>
                <w:b/>
                <w:bCs/>
              </w:rPr>
              <w:t>one number</w:t>
            </w:r>
            <w:r>
              <w:t xml:space="preserve"> written in paragraphs. The player needs to line the </w:t>
            </w:r>
            <w:r w:rsidRPr="00934F83">
              <w:rPr>
                <w:b/>
                <w:bCs/>
              </w:rPr>
              <w:t>numbers</w:t>
            </w:r>
            <w:r>
              <w:t xml:space="preserve"> up by the order of </w:t>
            </w:r>
            <w:r w:rsidRPr="00934F83">
              <w:rPr>
                <w:b/>
                <w:bCs/>
              </w:rPr>
              <w:t xml:space="preserve">dates </w:t>
            </w:r>
            <w:r>
              <w:t xml:space="preserve">(early to late), to get the </w:t>
            </w:r>
            <w:r w:rsidRPr="008832F4">
              <w:rPr>
                <w:b/>
                <w:bCs/>
              </w:rPr>
              <w:t xml:space="preserve">password </w:t>
            </w:r>
            <w:r>
              <w:t xml:space="preserve">to open </w:t>
            </w:r>
            <w:r w:rsidRPr="008832F4">
              <w:rPr>
                <w:b/>
                <w:bCs/>
              </w:rPr>
              <w:t>James’ bedroom</w:t>
            </w:r>
            <w:r>
              <w:t xml:space="preserve">. </w:t>
            </w:r>
          </w:p>
          <w:p w14:paraId="42AF248D" w14:textId="7AD074AA" w:rsidR="0074736A" w:rsidRDefault="00FB6607" w:rsidP="0074736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  <w:bCs/>
              </w:rPr>
              <w:t xml:space="preserve">First </w:t>
            </w:r>
            <w:r w:rsidR="00B91266">
              <w:rPr>
                <w:b/>
                <w:bCs/>
              </w:rPr>
              <w:t>Clue</w:t>
            </w:r>
            <w:r w:rsidR="0074736A">
              <w:t xml:space="preserve"> – On </w:t>
            </w:r>
            <w:r w:rsidR="00B91266">
              <w:t xml:space="preserve">living room </w:t>
            </w:r>
            <w:r w:rsidR="0074736A">
              <w:t xml:space="preserve">table, number </w:t>
            </w:r>
            <w:r w:rsidR="00B91266">
              <w:t>1</w:t>
            </w:r>
            <w:r w:rsidR="0074736A">
              <w:t xml:space="preserve">, date </w:t>
            </w:r>
            <w:r w:rsidR="00B91266">
              <w:t>8/05</w:t>
            </w:r>
          </w:p>
          <w:p w14:paraId="5419FEE1" w14:textId="281F5505" w:rsidR="0074736A" w:rsidRDefault="00FB6607" w:rsidP="0074736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  <w:bCs/>
              </w:rPr>
              <w:t xml:space="preserve">Second </w:t>
            </w:r>
            <w:r w:rsidR="00B91266">
              <w:rPr>
                <w:b/>
                <w:bCs/>
              </w:rPr>
              <w:t>Clue</w:t>
            </w:r>
            <w:r w:rsidR="0074736A" w:rsidRPr="00934F83">
              <w:rPr>
                <w:b/>
                <w:bCs/>
              </w:rPr>
              <w:t xml:space="preserve"> </w:t>
            </w:r>
            <w:r w:rsidR="0074736A">
              <w:t xml:space="preserve">– </w:t>
            </w:r>
            <w:r w:rsidR="00B91266">
              <w:t>In refrigerator</w:t>
            </w:r>
            <w:r w:rsidR="0074736A">
              <w:t xml:space="preserve">, number </w:t>
            </w:r>
            <w:r w:rsidR="00B91266">
              <w:t>5</w:t>
            </w:r>
            <w:r w:rsidR="0074736A">
              <w:t xml:space="preserve">, date </w:t>
            </w:r>
            <w:r w:rsidR="00B91266">
              <w:t>7/19</w:t>
            </w:r>
          </w:p>
          <w:p w14:paraId="0453DD6D" w14:textId="3FE8DF0E" w:rsidR="0074736A" w:rsidRDefault="00FB6607" w:rsidP="0074736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  <w:bCs/>
              </w:rPr>
              <w:t xml:space="preserve">Third </w:t>
            </w:r>
            <w:r w:rsidR="00B91266">
              <w:rPr>
                <w:b/>
                <w:bCs/>
              </w:rPr>
              <w:t>Clue</w:t>
            </w:r>
            <w:r w:rsidR="0074736A">
              <w:t xml:space="preserve"> – </w:t>
            </w:r>
            <w:r w:rsidR="00B91266">
              <w:t>On the living room’s small table</w:t>
            </w:r>
            <w:r w:rsidR="0074736A">
              <w:t>,</w:t>
            </w:r>
            <w:r w:rsidR="00B91266">
              <w:t xml:space="preserve"> under the cake dish.</w:t>
            </w:r>
            <w:r w:rsidR="0074736A">
              <w:t xml:space="preserve"> </w:t>
            </w:r>
            <w:r w:rsidR="00B91266">
              <w:t>N</w:t>
            </w:r>
            <w:r w:rsidR="0074736A">
              <w:t xml:space="preserve">umber </w:t>
            </w:r>
            <w:r w:rsidR="00B91266">
              <w:t>3</w:t>
            </w:r>
            <w:r w:rsidR="0074736A">
              <w:t xml:space="preserve">, date </w:t>
            </w:r>
            <w:r w:rsidR="00B91266">
              <w:t>3/15</w:t>
            </w:r>
          </w:p>
          <w:p w14:paraId="2062505A" w14:textId="780EF722" w:rsidR="0074736A" w:rsidRDefault="00FB6607" w:rsidP="0074736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  <w:bCs/>
              </w:rPr>
              <w:t xml:space="preserve">Fourth </w:t>
            </w:r>
            <w:r w:rsidR="00B91266">
              <w:rPr>
                <w:b/>
                <w:bCs/>
              </w:rPr>
              <w:t>Clue</w:t>
            </w:r>
            <w:r w:rsidR="0074736A">
              <w:t xml:space="preserve"> – </w:t>
            </w:r>
            <w:r w:rsidR="00B91266">
              <w:t>On one of the bedside desks</w:t>
            </w:r>
            <w:r w:rsidR="0074736A">
              <w:t>,</w:t>
            </w:r>
            <w:r w:rsidR="00B91266">
              <w:t xml:space="preserve"> under books,</w:t>
            </w:r>
            <w:r w:rsidR="0074736A">
              <w:t xml:space="preserve"> number </w:t>
            </w:r>
            <w:r w:rsidR="00B91266">
              <w:t>2</w:t>
            </w:r>
            <w:r w:rsidR="0074736A">
              <w:t xml:space="preserve">, date </w:t>
            </w:r>
            <w:r w:rsidR="00B91266">
              <w:t>4/20</w:t>
            </w:r>
          </w:p>
          <w:p w14:paraId="6D8E8492" w14:textId="76B1578C" w:rsidR="00A719E0" w:rsidRDefault="0074736A" w:rsidP="0074736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The </w:t>
            </w:r>
            <w:r w:rsidRPr="00934F83">
              <w:rPr>
                <w:b/>
                <w:bCs/>
              </w:rPr>
              <w:t>password</w:t>
            </w:r>
            <w:r>
              <w:t xml:space="preserve"> is </w:t>
            </w:r>
            <w:r w:rsidRPr="00934F83">
              <w:rPr>
                <w:b/>
                <w:bCs/>
              </w:rPr>
              <w:t>3251</w:t>
            </w:r>
            <w:r>
              <w:t>.</w:t>
            </w:r>
          </w:p>
        </w:tc>
        <w:tc>
          <w:tcPr>
            <w:tcW w:w="1890" w:type="dxa"/>
          </w:tcPr>
          <w:p w14:paraId="0F80CDAE" w14:textId="6F8C38A3" w:rsidR="00A719E0" w:rsidRDefault="00A719E0" w:rsidP="0074736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27DCEF98" w14:textId="76A4FDAB" w:rsidR="003275BF" w:rsidRDefault="003275BF" w:rsidP="00310CC5"/>
    <w:p w14:paraId="28D6F99F" w14:textId="5C78B100" w:rsidR="00D74A8C" w:rsidRDefault="00FB6607" w:rsidP="00D74A8C">
      <w:pPr>
        <w:keepNext/>
      </w:pPr>
      <w:r w:rsidRPr="00FB6607">
        <w:rPr>
          <w:noProof/>
        </w:rPr>
        <w:drawing>
          <wp:inline distT="0" distB="0" distL="0" distR="0" wp14:anchorId="1D2B3B26" wp14:editId="3FD3823A">
            <wp:extent cx="5943600" cy="5060950"/>
            <wp:effectExtent l="0" t="0" r="0" b="6350"/>
            <wp:docPr id="1194581915" name="Picture 1" descr="A picture containing text, diagram, screenshot, pla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581915" name="Picture 1" descr="A picture containing text, diagram, screenshot, plan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6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9C3F7" w14:textId="66FD912B" w:rsidR="00310CC5" w:rsidRDefault="00D74A8C" w:rsidP="00D74A8C">
      <w:pPr>
        <w:pStyle w:val="Caption"/>
        <w:jc w:val="center"/>
      </w:pPr>
      <w:r>
        <w:t xml:space="preserve">Figure </w:t>
      </w:r>
      <w:fldSimple w:instr=" SEQ Figure \* ARABIC ">
        <w:r w:rsidR="000B3A56">
          <w:rPr>
            <w:noProof/>
          </w:rPr>
          <w:t>2</w:t>
        </w:r>
      </w:fldSimple>
      <w:r w:rsidRPr="00A3208C">
        <w:t>: Overview Map – 1st Floor [2]</w:t>
      </w:r>
      <w:r w:rsidR="00B400F3">
        <w:t>[3]</w:t>
      </w:r>
    </w:p>
    <w:tbl>
      <w:tblPr>
        <w:tblStyle w:val="GridTable4-Accent1"/>
        <w:tblW w:w="10435" w:type="dxa"/>
        <w:jc w:val="center"/>
        <w:tblLayout w:type="fixed"/>
        <w:tblLook w:val="04A0" w:firstRow="1" w:lastRow="0" w:firstColumn="1" w:lastColumn="0" w:noHBand="0" w:noVBand="1"/>
      </w:tblPr>
      <w:tblGrid>
        <w:gridCol w:w="715"/>
        <w:gridCol w:w="6930"/>
        <w:gridCol w:w="2790"/>
      </w:tblGrid>
      <w:tr w:rsidR="00EC174A" w14:paraId="5FFEA28A" w14:textId="77777777" w:rsidTr="003A311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  <w:vAlign w:val="bottom"/>
          </w:tcPr>
          <w:p w14:paraId="19802E15" w14:textId="77777777" w:rsidR="00EC174A" w:rsidRDefault="00EC174A" w:rsidP="003A3110">
            <w:pPr>
              <w:jc w:val="center"/>
            </w:pPr>
            <w:r>
              <w:br w:type="page"/>
              <w:t>Map Label</w:t>
            </w:r>
          </w:p>
        </w:tc>
        <w:tc>
          <w:tcPr>
            <w:tcW w:w="6930" w:type="dxa"/>
            <w:vAlign w:val="bottom"/>
          </w:tcPr>
          <w:p w14:paraId="65749027" w14:textId="77777777" w:rsidR="00EC174A" w:rsidRDefault="00EC174A" w:rsidP="003A311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Top Level Walkthrough</w:t>
            </w:r>
          </w:p>
        </w:tc>
        <w:tc>
          <w:tcPr>
            <w:tcW w:w="2790" w:type="dxa"/>
          </w:tcPr>
          <w:p w14:paraId="43CB0EAC" w14:textId="77777777" w:rsidR="00EC174A" w:rsidRDefault="00EC174A" w:rsidP="003A311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Development Notes</w:t>
            </w:r>
          </w:p>
        </w:tc>
      </w:tr>
      <w:tr w:rsidR="00EC174A" w14:paraId="60A4740B" w14:textId="77777777" w:rsidTr="003A31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46AE81F7" w14:textId="4D00ADAA" w:rsidR="00EC174A" w:rsidRDefault="00151668" w:rsidP="00EC174A">
            <w:pPr>
              <w:jc w:val="center"/>
            </w:pPr>
            <w:r>
              <w:t>11</w:t>
            </w:r>
          </w:p>
        </w:tc>
        <w:tc>
          <w:tcPr>
            <w:tcW w:w="6930" w:type="dxa"/>
          </w:tcPr>
          <w:p w14:paraId="7A298898" w14:textId="123FB8D7" w:rsidR="00EC174A" w:rsidRDefault="00EC174A" w:rsidP="00EC17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The player </w:t>
            </w:r>
            <w:r w:rsidR="00151668">
              <w:t>uses</w:t>
            </w:r>
            <w:r>
              <w:t xml:space="preserve"> the </w:t>
            </w:r>
            <w:r w:rsidRPr="008832F4">
              <w:rPr>
                <w:b/>
                <w:bCs/>
              </w:rPr>
              <w:t xml:space="preserve">password </w:t>
            </w:r>
            <w:r w:rsidR="00FB6607" w:rsidRPr="00FB6607">
              <w:t xml:space="preserve">on </w:t>
            </w:r>
            <w:r w:rsidR="00FB6607">
              <w:rPr>
                <w:b/>
                <w:bCs/>
              </w:rPr>
              <w:t xml:space="preserve">terminal 2 </w:t>
            </w:r>
            <w:r>
              <w:t xml:space="preserve">to </w:t>
            </w:r>
            <w:r w:rsidR="00FB6607">
              <w:t>authorize</w:t>
            </w:r>
            <w:r>
              <w:t xml:space="preserve"> </w:t>
            </w:r>
            <w:r w:rsidRPr="008832F4">
              <w:rPr>
                <w:b/>
                <w:bCs/>
              </w:rPr>
              <w:t>terminal</w:t>
            </w:r>
            <w:r w:rsidR="00FB6607">
              <w:rPr>
                <w:b/>
                <w:bCs/>
              </w:rPr>
              <w:t xml:space="preserve"> 1</w:t>
            </w:r>
            <w:r>
              <w:t>.</w:t>
            </w:r>
          </w:p>
          <w:p w14:paraId="2FBCC7E8" w14:textId="19CE6759" w:rsidR="00EC174A" w:rsidRDefault="00EC174A" w:rsidP="00EC17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C174A">
              <w:rPr>
                <w:b/>
                <w:bCs/>
              </w:rPr>
              <w:t>Secret Note 1</w:t>
            </w:r>
            <w:r>
              <w:t xml:space="preserve"> – Can be found </w:t>
            </w:r>
            <w:r w:rsidR="00151668">
              <w:t xml:space="preserve">next to the </w:t>
            </w:r>
            <w:r w:rsidR="00151668" w:rsidRPr="00151668">
              <w:rPr>
                <w:b/>
                <w:bCs/>
              </w:rPr>
              <w:t>television</w:t>
            </w:r>
            <w:r>
              <w:t xml:space="preserve">. Needed for the true end. </w:t>
            </w:r>
          </w:p>
        </w:tc>
        <w:tc>
          <w:tcPr>
            <w:tcW w:w="2790" w:type="dxa"/>
          </w:tcPr>
          <w:p w14:paraId="784DEDB0" w14:textId="77777777" w:rsidR="00EC174A" w:rsidRDefault="00EC174A" w:rsidP="00EC17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EC174A" w14:paraId="0A6BCC47" w14:textId="77777777" w:rsidTr="003A311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2004B49F" w14:textId="7BE253FB" w:rsidR="00EC174A" w:rsidRDefault="00151668" w:rsidP="00EC174A">
            <w:pPr>
              <w:jc w:val="center"/>
            </w:pPr>
            <w:r>
              <w:t>12</w:t>
            </w:r>
          </w:p>
        </w:tc>
        <w:tc>
          <w:tcPr>
            <w:tcW w:w="6930" w:type="dxa"/>
          </w:tcPr>
          <w:p w14:paraId="6F91FD71" w14:textId="4CE2750A" w:rsidR="00EC174A" w:rsidRDefault="00EC174A" w:rsidP="00EC17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The player uses </w:t>
            </w:r>
            <w:r w:rsidRPr="008832F4">
              <w:rPr>
                <w:b/>
                <w:bCs/>
              </w:rPr>
              <w:t>terminal</w:t>
            </w:r>
            <w:r>
              <w:t xml:space="preserve"> </w:t>
            </w:r>
            <w:r w:rsidR="00FB6607" w:rsidRPr="00FB6607">
              <w:rPr>
                <w:b/>
                <w:bCs/>
              </w:rPr>
              <w:t>1</w:t>
            </w:r>
            <w:r w:rsidR="00FB6607">
              <w:t xml:space="preserve"> </w:t>
            </w:r>
            <w:r>
              <w:t xml:space="preserve">to unlock and enter </w:t>
            </w:r>
            <w:r w:rsidRPr="008832F4">
              <w:rPr>
                <w:b/>
                <w:bCs/>
              </w:rPr>
              <w:t>Isaac’s room</w:t>
            </w:r>
            <w:r>
              <w:t xml:space="preserve">. </w:t>
            </w:r>
          </w:p>
        </w:tc>
        <w:tc>
          <w:tcPr>
            <w:tcW w:w="2790" w:type="dxa"/>
          </w:tcPr>
          <w:p w14:paraId="4EB4D568" w14:textId="453F99A0" w:rsidR="00EC174A" w:rsidRDefault="00EC174A" w:rsidP="00EC17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EC174A" w14:paraId="4E38CE1B" w14:textId="77777777" w:rsidTr="003A31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64887CEF" w14:textId="1DB4665A" w:rsidR="00EC174A" w:rsidRDefault="00151668" w:rsidP="00EC174A">
            <w:pPr>
              <w:jc w:val="center"/>
            </w:pPr>
            <w:r>
              <w:t>13</w:t>
            </w:r>
          </w:p>
        </w:tc>
        <w:tc>
          <w:tcPr>
            <w:tcW w:w="6930" w:type="dxa"/>
          </w:tcPr>
          <w:p w14:paraId="632DBF0E" w14:textId="78A0CC3B" w:rsidR="00EC174A" w:rsidRDefault="00EC174A" w:rsidP="00EC17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The player finds </w:t>
            </w:r>
            <w:r w:rsidRPr="008832F4">
              <w:rPr>
                <w:b/>
                <w:bCs/>
              </w:rPr>
              <w:t>items 1 to 3</w:t>
            </w:r>
            <w:r>
              <w:t xml:space="preserve">, uses the </w:t>
            </w:r>
            <w:r w:rsidRPr="008832F4">
              <w:rPr>
                <w:b/>
                <w:bCs/>
              </w:rPr>
              <w:t>crafting table</w:t>
            </w:r>
            <w:r>
              <w:t xml:space="preserve"> to craft a </w:t>
            </w:r>
            <w:r w:rsidRPr="008832F4">
              <w:rPr>
                <w:b/>
                <w:bCs/>
              </w:rPr>
              <w:t>battery</w:t>
            </w:r>
            <w:r>
              <w:t xml:space="preserve"> to put inside the </w:t>
            </w:r>
            <w:r w:rsidRPr="008832F4">
              <w:rPr>
                <w:b/>
                <w:bCs/>
              </w:rPr>
              <w:t>container</w:t>
            </w:r>
            <w:r>
              <w:t xml:space="preserve">, to power up and open the door of </w:t>
            </w:r>
            <w:r w:rsidRPr="008832F4">
              <w:rPr>
                <w:b/>
                <w:bCs/>
              </w:rPr>
              <w:t>Isaac’s workshop</w:t>
            </w:r>
            <w:r>
              <w:t xml:space="preserve">. </w:t>
            </w:r>
          </w:p>
        </w:tc>
        <w:tc>
          <w:tcPr>
            <w:tcW w:w="2790" w:type="dxa"/>
          </w:tcPr>
          <w:p w14:paraId="6D075AF1" w14:textId="77777777" w:rsidR="00EC174A" w:rsidRDefault="00EC174A" w:rsidP="00EC17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EC174A" w14:paraId="363BC45B" w14:textId="77777777" w:rsidTr="003A311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402F2EDF" w14:textId="4F0EFBE9" w:rsidR="00EC174A" w:rsidRDefault="00151668" w:rsidP="00EC174A">
            <w:pPr>
              <w:jc w:val="center"/>
            </w:pPr>
            <w:r>
              <w:t>14</w:t>
            </w:r>
          </w:p>
        </w:tc>
        <w:tc>
          <w:tcPr>
            <w:tcW w:w="6930" w:type="dxa"/>
          </w:tcPr>
          <w:p w14:paraId="6D2609C2" w14:textId="7B940B0B" w:rsidR="00EC174A" w:rsidRDefault="00EC174A" w:rsidP="00EC17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The player opens the door and goes downstairs to</w:t>
            </w:r>
            <w:r w:rsidR="009B28CF">
              <w:t xml:space="preserve"> enter</w:t>
            </w:r>
            <w:r>
              <w:t xml:space="preserve"> </w:t>
            </w:r>
            <w:r w:rsidRPr="00EC174A">
              <w:rPr>
                <w:b/>
                <w:bCs/>
              </w:rPr>
              <w:t xml:space="preserve">Isaac’s </w:t>
            </w:r>
            <w:r w:rsidR="00FB6607">
              <w:rPr>
                <w:b/>
                <w:bCs/>
              </w:rPr>
              <w:t>Basement</w:t>
            </w:r>
            <w:r w:rsidRPr="00EC174A">
              <w:rPr>
                <w:b/>
                <w:bCs/>
              </w:rPr>
              <w:t>.</w:t>
            </w:r>
            <w:r>
              <w:t xml:space="preserve"> </w:t>
            </w:r>
          </w:p>
        </w:tc>
        <w:tc>
          <w:tcPr>
            <w:tcW w:w="2790" w:type="dxa"/>
          </w:tcPr>
          <w:p w14:paraId="67515521" w14:textId="77777777" w:rsidR="00EC174A" w:rsidRDefault="00EC174A" w:rsidP="00EC17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4F9B003A" w14:textId="77777777" w:rsidR="00D74A8C" w:rsidRDefault="00D74A8C" w:rsidP="00D74A8C"/>
    <w:p w14:paraId="39073AAB" w14:textId="77777777" w:rsidR="000B3A56" w:rsidRDefault="000B3A56" w:rsidP="00D74A8C"/>
    <w:p w14:paraId="7BFF0E2A" w14:textId="7DA2A07E" w:rsidR="000B3A56" w:rsidRDefault="00DD61BE" w:rsidP="000B3A56">
      <w:pPr>
        <w:keepNext/>
        <w:jc w:val="center"/>
      </w:pPr>
      <w:r w:rsidRPr="00DD61BE">
        <w:rPr>
          <w:noProof/>
        </w:rPr>
        <w:lastRenderedPageBreak/>
        <w:drawing>
          <wp:inline distT="0" distB="0" distL="0" distR="0" wp14:anchorId="62F3F400" wp14:editId="1921C032">
            <wp:extent cx="3792773" cy="6073685"/>
            <wp:effectExtent l="0" t="0" r="0" b="3810"/>
            <wp:docPr id="1055894855" name="Picture 1" descr="A picture containing text, diagram, screenshot, pla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894855" name="Picture 1" descr="A picture containing text, diagram, screenshot, plan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17154" cy="611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4939A" w14:textId="2BB65586" w:rsidR="000B3A56" w:rsidRDefault="000B3A56" w:rsidP="000B3A56">
      <w:pPr>
        <w:pStyle w:val="Caption"/>
        <w:jc w:val="center"/>
      </w:pPr>
      <w:r>
        <w:t xml:space="preserve">Figure </w:t>
      </w:r>
      <w:fldSimple w:instr=" SEQ Figure \* ARABIC ">
        <w:r>
          <w:rPr>
            <w:noProof/>
          </w:rPr>
          <w:t>3</w:t>
        </w:r>
      </w:fldSimple>
      <w:r>
        <w:t>: Overview Map - Basement [2]</w:t>
      </w:r>
      <w:r w:rsidR="00B400F3">
        <w:t>[3]</w:t>
      </w:r>
    </w:p>
    <w:tbl>
      <w:tblPr>
        <w:tblStyle w:val="GridTable4-Accent1"/>
        <w:tblW w:w="10435" w:type="dxa"/>
        <w:jc w:val="center"/>
        <w:tblLayout w:type="fixed"/>
        <w:tblLook w:val="04A0" w:firstRow="1" w:lastRow="0" w:firstColumn="1" w:lastColumn="0" w:noHBand="0" w:noVBand="1"/>
      </w:tblPr>
      <w:tblGrid>
        <w:gridCol w:w="715"/>
        <w:gridCol w:w="6930"/>
        <w:gridCol w:w="2790"/>
      </w:tblGrid>
      <w:tr w:rsidR="000B3A56" w14:paraId="2AB9F13F" w14:textId="77777777" w:rsidTr="003A311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  <w:vAlign w:val="bottom"/>
          </w:tcPr>
          <w:p w14:paraId="60325423" w14:textId="77777777" w:rsidR="000B3A56" w:rsidRDefault="000B3A56" w:rsidP="003A3110">
            <w:pPr>
              <w:jc w:val="center"/>
            </w:pPr>
            <w:r>
              <w:br w:type="page"/>
              <w:t>Map Label</w:t>
            </w:r>
          </w:p>
        </w:tc>
        <w:tc>
          <w:tcPr>
            <w:tcW w:w="6930" w:type="dxa"/>
            <w:vAlign w:val="bottom"/>
          </w:tcPr>
          <w:p w14:paraId="05D2A58D" w14:textId="77777777" w:rsidR="000B3A56" w:rsidRDefault="000B3A56" w:rsidP="003A311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Top Level Walkthrough</w:t>
            </w:r>
          </w:p>
        </w:tc>
        <w:tc>
          <w:tcPr>
            <w:tcW w:w="2790" w:type="dxa"/>
          </w:tcPr>
          <w:p w14:paraId="7D25B5BC" w14:textId="77777777" w:rsidR="000B3A56" w:rsidRDefault="000B3A56" w:rsidP="003A311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Development Notes</w:t>
            </w:r>
          </w:p>
        </w:tc>
      </w:tr>
      <w:tr w:rsidR="000B3A56" w14:paraId="0D80BD33" w14:textId="77777777" w:rsidTr="003A31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3A68D2C8" w14:textId="4048071F" w:rsidR="000B3A56" w:rsidRDefault="00F062A5" w:rsidP="003A3110">
            <w:pPr>
              <w:jc w:val="center"/>
            </w:pPr>
            <w:r>
              <w:t>15</w:t>
            </w:r>
          </w:p>
        </w:tc>
        <w:tc>
          <w:tcPr>
            <w:tcW w:w="6930" w:type="dxa"/>
          </w:tcPr>
          <w:p w14:paraId="4108F321" w14:textId="12324E05" w:rsidR="000B3A56" w:rsidRDefault="000B3A56" w:rsidP="000B3A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The player enters </w:t>
            </w:r>
            <w:r>
              <w:rPr>
                <w:b/>
                <w:bCs/>
              </w:rPr>
              <w:t xml:space="preserve">Isaac’s </w:t>
            </w:r>
            <w:r w:rsidR="00DD61BE">
              <w:rPr>
                <w:b/>
                <w:bCs/>
              </w:rPr>
              <w:t>Basement</w:t>
            </w:r>
            <w:r w:rsidRPr="000B3A56">
              <w:t xml:space="preserve">, </w:t>
            </w:r>
            <w:r w:rsidR="00BA71CE">
              <w:t>taking</w:t>
            </w:r>
            <w:r>
              <w:t xml:space="preserve"> the </w:t>
            </w:r>
            <w:r w:rsidRPr="000B3A56">
              <w:rPr>
                <w:b/>
                <w:bCs/>
              </w:rPr>
              <w:t xml:space="preserve">pistol </w:t>
            </w:r>
            <w:r>
              <w:t xml:space="preserve">to shoot the </w:t>
            </w:r>
            <w:r w:rsidR="00DD61BE">
              <w:rPr>
                <w:b/>
                <w:bCs/>
              </w:rPr>
              <w:t>target</w:t>
            </w:r>
            <w:r>
              <w:t xml:space="preserve"> on the wall. The two </w:t>
            </w:r>
            <w:r w:rsidRPr="000B3A56">
              <w:rPr>
                <w:b/>
                <w:bCs/>
              </w:rPr>
              <w:t>locked doors</w:t>
            </w:r>
            <w:r>
              <w:t xml:space="preserve"> will </w:t>
            </w:r>
            <w:r w:rsidRPr="000B3A56">
              <w:rPr>
                <w:b/>
                <w:bCs/>
              </w:rPr>
              <w:t>switch</w:t>
            </w:r>
            <w:r>
              <w:t xml:space="preserve"> state from close to open back and forth on every hit. The player enters the </w:t>
            </w:r>
            <w:r>
              <w:rPr>
                <w:rFonts w:hint="eastAsia"/>
                <w:lang w:eastAsia="zh-CN"/>
              </w:rPr>
              <w:t>inner</w:t>
            </w:r>
            <w:r>
              <w:t xml:space="preserve">most room to find the </w:t>
            </w:r>
            <w:r w:rsidRPr="000B3A56">
              <w:rPr>
                <w:b/>
                <w:bCs/>
              </w:rPr>
              <w:t>key</w:t>
            </w:r>
            <w:r>
              <w:t>.</w:t>
            </w:r>
          </w:p>
        </w:tc>
        <w:tc>
          <w:tcPr>
            <w:tcW w:w="2790" w:type="dxa"/>
          </w:tcPr>
          <w:p w14:paraId="0F6414DB" w14:textId="48856E7B" w:rsidR="000B3A56" w:rsidRDefault="000B3A56" w:rsidP="00F062A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B3A56" w14:paraId="5DB621BE" w14:textId="77777777" w:rsidTr="003A311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1EE70461" w14:textId="68CC3EC4" w:rsidR="000B3A56" w:rsidRDefault="00F062A5" w:rsidP="003A3110">
            <w:pPr>
              <w:jc w:val="center"/>
            </w:pPr>
            <w:r>
              <w:t>16</w:t>
            </w:r>
          </w:p>
        </w:tc>
        <w:tc>
          <w:tcPr>
            <w:tcW w:w="6930" w:type="dxa"/>
          </w:tcPr>
          <w:p w14:paraId="56DA35E8" w14:textId="77777777" w:rsidR="000B3A56" w:rsidRDefault="000B3A56" w:rsidP="003A311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The player finds the </w:t>
            </w:r>
            <w:r w:rsidRPr="000B3A56">
              <w:rPr>
                <w:b/>
                <w:bCs/>
              </w:rPr>
              <w:t>key</w:t>
            </w:r>
            <w:r>
              <w:t xml:space="preserve"> and uses it to open the door to enter the next room.  </w:t>
            </w:r>
          </w:p>
          <w:p w14:paraId="1F9FAF38" w14:textId="1E8CFCB4" w:rsidR="000B3A56" w:rsidRDefault="000B3A56" w:rsidP="003A311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B3A56">
              <w:rPr>
                <w:b/>
                <w:bCs/>
              </w:rPr>
              <w:t>Secret Note 2</w:t>
            </w:r>
            <w:r>
              <w:t xml:space="preserve"> – Can be find on the </w:t>
            </w:r>
            <w:r w:rsidRPr="001D0886">
              <w:rPr>
                <w:b/>
                <w:bCs/>
              </w:rPr>
              <w:t>drawer</w:t>
            </w:r>
            <w:r>
              <w:t xml:space="preserve"> which next to the table with the key. Needed for the true end. </w:t>
            </w:r>
          </w:p>
        </w:tc>
        <w:tc>
          <w:tcPr>
            <w:tcW w:w="2790" w:type="dxa"/>
          </w:tcPr>
          <w:p w14:paraId="4C11B0BD" w14:textId="2104999A" w:rsidR="000B3A56" w:rsidRDefault="000B3A56" w:rsidP="00F062A5">
            <w:pPr>
              <w:pStyle w:val="ListParagrap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0B3A56" w14:paraId="0773F708" w14:textId="77777777" w:rsidTr="003A31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2F39631F" w14:textId="15DAAE2F" w:rsidR="000B3A56" w:rsidRDefault="000B3A56" w:rsidP="003A3110">
            <w:pPr>
              <w:jc w:val="center"/>
            </w:pPr>
            <w:r>
              <w:lastRenderedPageBreak/>
              <w:t>1</w:t>
            </w:r>
            <w:r w:rsidR="00F062A5">
              <w:t>7</w:t>
            </w:r>
          </w:p>
        </w:tc>
        <w:tc>
          <w:tcPr>
            <w:tcW w:w="6930" w:type="dxa"/>
          </w:tcPr>
          <w:p w14:paraId="479C61B8" w14:textId="1308093A" w:rsidR="000B3A56" w:rsidRDefault="000B3A56" w:rsidP="003A31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The player finds </w:t>
            </w:r>
            <w:r w:rsidR="00DD61BE">
              <w:rPr>
                <w:b/>
                <w:bCs/>
              </w:rPr>
              <w:t xml:space="preserve">the Treasure box </w:t>
            </w:r>
            <w:r w:rsidR="00DD61BE" w:rsidRPr="00DD61BE">
              <w:t>is</w:t>
            </w:r>
            <w:r w:rsidR="001D0886" w:rsidRPr="00DD61BE">
              <w:t xml:space="preserve"> </w:t>
            </w:r>
            <w:r w:rsidR="001D0886" w:rsidRPr="001D0886">
              <w:t xml:space="preserve">on the </w:t>
            </w:r>
            <w:r w:rsidR="00DD61BE" w:rsidRPr="001D0886">
              <w:t>table</w:t>
            </w:r>
            <w:r w:rsidR="00DD61BE">
              <w:t xml:space="preserve"> and is locked</w:t>
            </w:r>
            <w:r w:rsidR="001D0886">
              <w:t xml:space="preserve">. </w:t>
            </w:r>
            <w:r w:rsidR="00DD61BE">
              <w:t xml:space="preserve">A hint note is next to it. </w:t>
            </w:r>
          </w:p>
        </w:tc>
        <w:tc>
          <w:tcPr>
            <w:tcW w:w="2790" w:type="dxa"/>
          </w:tcPr>
          <w:p w14:paraId="555DB84B" w14:textId="77777777" w:rsidR="000B3A56" w:rsidRDefault="000B3A56" w:rsidP="003A31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B3A56" w14:paraId="178586C6" w14:textId="77777777" w:rsidTr="003A311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06D8A2F6" w14:textId="4CE4144F" w:rsidR="000B3A56" w:rsidRDefault="000B3A56" w:rsidP="003A3110">
            <w:pPr>
              <w:jc w:val="center"/>
            </w:pPr>
            <w:r>
              <w:t>1</w:t>
            </w:r>
            <w:r w:rsidR="00F062A5">
              <w:t>8</w:t>
            </w:r>
          </w:p>
        </w:tc>
        <w:tc>
          <w:tcPr>
            <w:tcW w:w="6930" w:type="dxa"/>
          </w:tcPr>
          <w:p w14:paraId="09492F60" w14:textId="6EF0DA8B" w:rsidR="000B3A56" w:rsidRDefault="000B3A56" w:rsidP="003A311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The player </w:t>
            </w:r>
            <w:r w:rsidR="00223A3E">
              <w:t xml:space="preserve">then uses </w:t>
            </w:r>
            <w:r w:rsidR="00D93142">
              <w:t xml:space="preserve">the </w:t>
            </w:r>
            <w:r w:rsidR="00D93142" w:rsidRPr="00D93142">
              <w:rPr>
                <w:b/>
                <w:bCs/>
              </w:rPr>
              <w:t>pistol</w:t>
            </w:r>
            <w:r w:rsidR="00223A3E">
              <w:t xml:space="preserve"> to </w:t>
            </w:r>
            <w:r w:rsidR="00D93142" w:rsidRPr="00D93142">
              <w:rPr>
                <w:b/>
                <w:bCs/>
              </w:rPr>
              <w:t>shoot</w:t>
            </w:r>
            <w:r w:rsidR="00223A3E">
              <w:t xml:space="preserve"> the life-sized </w:t>
            </w:r>
            <w:r w:rsidR="00223A3E" w:rsidRPr="00DD61BE">
              <w:t>cardboard cut-out</w:t>
            </w:r>
            <w:r w:rsidR="00DD61BE">
              <w:t xml:space="preserve">s in the </w:t>
            </w:r>
            <w:r w:rsidR="00DD61BE" w:rsidRPr="00DD61BE">
              <w:rPr>
                <w:b/>
                <w:bCs/>
              </w:rPr>
              <w:t>correct order</w:t>
            </w:r>
            <w:r w:rsidR="00223A3E">
              <w:t xml:space="preserve">, the </w:t>
            </w:r>
            <w:r w:rsidR="00F46E40" w:rsidRPr="00F46E40">
              <w:rPr>
                <w:b/>
                <w:bCs/>
              </w:rPr>
              <w:t>treasure box</w:t>
            </w:r>
            <w:r w:rsidR="00223A3E">
              <w:t xml:space="preserve"> will </w:t>
            </w:r>
            <w:r w:rsidR="00F46E40">
              <w:rPr>
                <w:b/>
                <w:bCs/>
              </w:rPr>
              <w:t>unlock</w:t>
            </w:r>
            <w:r w:rsidRPr="00EC174A">
              <w:rPr>
                <w:b/>
                <w:bCs/>
              </w:rPr>
              <w:t>.</w:t>
            </w:r>
            <w:r>
              <w:t xml:space="preserve"> </w:t>
            </w:r>
          </w:p>
          <w:p w14:paraId="3FF05B8F" w14:textId="615F48A3" w:rsidR="00DD61BE" w:rsidRDefault="000B51EC" w:rsidP="003A311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B51EC">
              <w:rPr>
                <w:b/>
                <w:bCs/>
              </w:rPr>
              <w:t>Order</w:t>
            </w:r>
            <w:r>
              <w:t xml:space="preserve">: Silver </w:t>
            </w:r>
            <w:r w:rsidRPr="000B51EC">
              <w:t>Shroud</w:t>
            </w:r>
            <w:r>
              <w:t xml:space="preserve">, two-eye target, one-eye target, headless. </w:t>
            </w:r>
          </w:p>
        </w:tc>
        <w:tc>
          <w:tcPr>
            <w:tcW w:w="2790" w:type="dxa"/>
          </w:tcPr>
          <w:p w14:paraId="02F54C87" w14:textId="77777777" w:rsidR="000B3A56" w:rsidRDefault="000B3A56" w:rsidP="003A311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93142" w14:paraId="713CC5CB" w14:textId="77777777" w:rsidTr="003A31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1EDC2E6E" w14:textId="2027E0BC" w:rsidR="00D93142" w:rsidRDefault="00D93142" w:rsidP="003A3110">
            <w:pPr>
              <w:jc w:val="center"/>
            </w:pPr>
            <w:r>
              <w:t>1</w:t>
            </w:r>
            <w:r w:rsidR="00F062A5">
              <w:t>9</w:t>
            </w:r>
          </w:p>
        </w:tc>
        <w:tc>
          <w:tcPr>
            <w:tcW w:w="6930" w:type="dxa"/>
          </w:tcPr>
          <w:p w14:paraId="7FEE00DB" w14:textId="4BA4212C" w:rsidR="00D93142" w:rsidRDefault="00D93142" w:rsidP="003A31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The player </w:t>
            </w:r>
            <w:r w:rsidR="00F46E40">
              <w:t xml:space="preserve">takes </w:t>
            </w:r>
            <w:r w:rsidR="00F46E40" w:rsidRPr="00F46E40">
              <w:rPr>
                <w:b/>
                <w:bCs/>
              </w:rPr>
              <w:t>Olivia’s letter</w:t>
            </w:r>
            <w:r w:rsidR="00F46E40">
              <w:t xml:space="preserve"> and the </w:t>
            </w:r>
            <w:r w:rsidR="00F46E40" w:rsidRPr="00F46E40">
              <w:rPr>
                <w:b/>
                <w:bCs/>
              </w:rPr>
              <w:t>key</w:t>
            </w:r>
            <w:r w:rsidR="00F46E40">
              <w:t xml:space="preserve"> to leave</w:t>
            </w:r>
            <w:r>
              <w:t xml:space="preserve"> the </w:t>
            </w:r>
            <w:r w:rsidR="00F062A5">
              <w:t>basement</w:t>
            </w:r>
            <w:r w:rsidR="00F46E40">
              <w:t>,</w:t>
            </w:r>
            <w:r w:rsidR="00F062A5">
              <w:t xml:space="preserve"> </w:t>
            </w:r>
            <w:r>
              <w:t xml:space="preserve">reports back to James. </w:t>
            </w:r>
          </w:p>
        </w:tc>
        <w:tc>
          <w:tcPr>
            <w:tcW w:w="2790" w:type="dxa"/>
          </w:tcPr>
          <w:p w14:paraId="68A3DC06" w14:textId="77777777" w:rsidR="00D93142" w:rsidRDefault="00D93142" w:rsidP="003A31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D93142" w14:paraId="3BB9A26A" w14:textId="77777777" w:rsidTr="003A311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5926D371" w14:textId="77777777" w:rsidR="00D93142" w:rsidRDefault="00D93142" w:rsidP="003A3110">
            <w:pPr>
              <w:jc w:val="center"/>
            </w:pPr>
          </w:p>
        </w:tc>
        <w:tc>
          <w:tcPr>
            <w:tcW w:w="6930" w:type="dxa"/>
          </w:tcPr>
          <w:p w14:paraId="2F10DF2F" w14:textId="5E88EC5C" w:rsidR="00D93142" w:rsidRDefault="008318BD" w:rsidP="003A311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318BD">
              <w:rPr>
                <w:b/>
                <w:bCs/>
              </w:rPr>
              <w:t>Normal End</w:t>
            </w:r>
            <w:r>
              <w:t xml:space="preserve"> – Player only has </w:t>
            </w:r>
            <w:r w:rsidR="00F46E40">
              <w:rPr>
                <w:b/>
                <w:bCs/>
              </w:rPr>
              <w:t>Olivia’s</w:t>
            </w:r>
            <w:r w:rsidRPr="008318BD">
              <w:rPr>
                <w:b/>
                <w:bCs/>
              </w:rPr>
              <w:t xml:space="preserve"> letter</w:t>
            </w:r>
            <w:r>
              <w:t xml:space="preserve">. </w:t>
            </w:r>
          </w:p>
          <w:p w14:paraId="418A7C8E" w14:textId="320C90B8" w:rsidR="008318BD" w:rsidRDefault="008318BD" w:rsidP="003A311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James </w:t>
            </w:r>
            <w:r w:rsidR="00F46E40">
              <w:t xml:space="preserve">will despair and start attacking </w:t>
            </w:r>
            <w:r>
              <w:t>the player</w:t>
            </w:r>
            <w:r w:rsidR="00F46E40">
              <w:t xml:space="preserve"> for caps. The player will be able to get 100 caps after defeating him</w:t>
            </w:r>
            <w:r>
              <w:t xml:space="preserve">. </w:t>
            </w:r>
          </w:p>
        </w:tc>
        <w:tc>
          <w:tcPr>
            <w:tcW w:w="2790" w:type="dxa"/>
          </w:tcPr>
          <w:p w14:paraId="78D919A4" w14:textId="77777777" w:rsidR="00D93142" w:rsidRDefault="00D93142" w:rsidP="003A311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318BD" w14:paraId="32274002" w14:textId="77777777" w:rsidTr="003A31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15" w:type="dxa"/>
          </w:tcPr>
          <w:p w14:paraId="5F2048BF" w14:textId="77777777" w:rsidR="008318BD" w:rsidRDefault="008318BD" w:rsidP="003A3110">
            <w:pPr>
              <w:jc w:val="center"/>
            </w:pPr>
          </w:p>
        </w:tc>
        <w:tc>
          <w:tcPr>
            <w:tcW w:w="6930" w:type="dxa"/>
          </w:tcPr>
          <w:p w14:paraId="25E91E8E" w14:textId="293BD70A" w:rsidR="008318BD" w:rsidRDefault="008318BD" w:rsidP="003A31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  <w:bCs/>
              </w:rPr>
              <w:t xml:space="preserve">True End </w:t>
            </w:r>
            <w:r w:rsidRPr="008318BD">
              <w:t xml:space="preserve">– </w:t>
            </w:r>
            <w:r>
              <w:t xml:space="preserve">Player has </w:t>
            </w:r>
            <w:r w:rsidR="00F46E40">
              <w:rPr>
                <w:b/>
                <w:bCs/>
              </w:rPr>
              <w:t>Olivia</w:t>
            </w:r>
            <w:r w:rsidRPr="008318BD">
              <w:rPr>
                <w:b/>
                <w:bCs/>
              </w:rPr>
              <w:t>’s</w:t>
            </w:r>
            <w:r w:rsidR="00F46E40">
              <w:rPr>
                <w:b/>
                <w:bCs/>
              </w:rPr>
              <w:t xml:space="preserve"> </w:t>
            </w:r>
            <w:r w:rsidRPr="008318BD">
              <w:rPr>
                <w:b/>
                <w:bCs/>
              </w:rPr>
              <w:t>letter</w:t>
            </w:r>
            <w:r>
              <w:t xml:space="preserve">, </w:t>
            </w:r>
            <w:r w:rsidRPr="008318BD">
              <w:rPr>
                <w:b/>
                <w:bCs/>
              </w:rPr>
              <w:t>Secret Note 1, and Secret Note 2.</w:t>
            </w:r>
            <w:r>
              <w:t xml:space="preserve"> </w:t>
            </w:r>
          </w:p>
          <w:p w14:paraId="751F1241" w14:textId="182329CC" w:rsidR="008318BD" w:rsidRDefault="008318BD" w:rsidP="003A31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James will ask the player to kill him. The player then needs to make a choice. </w:t>
            </w:r>
          </w:p>
          <w:p w14:paraId="77C2495F" w14:textId="77777777" w:rsidR="008318BD" w:rsidRDefault="008318BD" w:rsidP="003A31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  <w:bCs/>
              </w:rPr>
              <w:t xml:space="preserve">[Kill James] – </w:t>
            </w:r>
            <w:r>
              <w:t xml:space="preserve">The player kills James to complete the quest, gets the reward from his body. </w:t>
            </w:r>
          </w:p>
          <w:p w14:paraId="7B2D3955" w14:textId="77777777" w:rsidR="008318BD" w:rsidRDefault="008318BD" w:rsidP="003A31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318BD">
              <w:rPr>
                <w:b/>
                <w:bCs/>
              </w:rPr>
              <w:t>[</w:t>
            </w:r>
            <w:r w:rsidR="00F46E40">
              <w:rPr>
                <w:b/>
                <w:bCs/>
              </w:rPr>
              <w:t>Turn</w:t>
            </w:r>
            <w:r w:rsidRPr="008318BD">
              <w:rPr>
                <w:b/>
                <w:bCs/>
              </w:rPr>
              <w:t xml:space="preserve"> James </w:t>
            </w:r>
            <w:r w:rsidR="00F46E40">
              <w:rPr>
                <w:b/>
                <w:bCs/>
              </w:rPr>
              <w:t>to Police</w:t>
            </w:r>
            <w:r w:rsidRPr="008318BD">
              <w:rPr>
                <w:b/>
                <w:bCs/>
              </w:rPr>
              <w:t>]</w:t>
            </w:r>
            <w:r>
              <w:t xml:space="preserve"> – The player </w:t>
            </w:r>
            <w:r w:rsidR="00F46E40">
              <w:t>decided to turn James in to the police</w:t>
            </w:r>
            <w:r>
              <w:t xml:space="preserve">, then complete the quest. </w:t>
            </w:r>
          </w:p>
          <w:p w14:paraId="7493AA84" w14:textId="78510D0B" w:rsidR="006A07EF" w:rsidRPr="006A07EF" w:rsidRDefault="006A07EF" w:rsidP="003A31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6A07EF">
              <w:rPr>
                <w:b/>
                <w:bCs/>
              </w:rPr>
              <w:t>[Bribin</w:t>
            </w:r>
            <w:r>
              <w:rPr>
                <w:b/>
                <w:bCs/>
              </w:rPr>
              <w:t>g Me with Caps</w:t>
            </w:r>
            <w:r w:rsidRPr="006A07EF">
              <w:rPr>
                <w:b/>
                <w:bCs/>
              </w:rPr>
              <w:t>]</w:t>
            </w:r>
            <w:r>
              <w:rPr>
                <w:b/>
                <w:bCs/>
              </w:rPr>
              <w:t xml:space="preserve"> </w:t>
            </w:r>
            <w:r>
              <w:t>–</w:t>
            </w:r>
            <w:r w:rsidRPr="006A07EF">
              <w:t xml:space="preserve"> </w:t>
            </w:r>
            <w:r>
              <w:t xml:space="preserve">Requires </w:t>
            </w:r>
            <w:r w:rsidRPr="006A07EF">
              <w:rPr>
                <w:b/>
                <w:bCs/>
              </w:rPr>
              <w:t xml:space="preserve">charisma </w:t>
            </w:r>
            <w:r>
              <w:t xml:space="preserve">check. If </w:t>
            </w:r>
            <w:r w:rsidRPr="006A07EF">
              <w:rPr>
                <w:b/>
                <w:bCs/>
              </w:rPr>
              <w:t>successful</w:t>
            </w:r>
            <w:r>
              <w:t xml:space="preserve">, James will give the player 300 caps to pretend he is already dead. If </w:t>
            </w:r>
            <w:r w:rsidRPr="006A07EF">
              <w:rPr>
                <w:b/>
                <w:bCs/>
              </w:rPr>
              <w:t>failed</w:t>
            </w:r>
            <w:r>
              <w:t xml:space="preserve">, James would refuse to do that, and return to the other two choices. </w:t>
            </w:r>
          </w:p>
        </w:tc>
        <w:tc>
          <w:tcPr>
            <w:tcW w:w="2790" w:type="dxa"/>
          </w:tcPr>
          <w:p w14:paraId="60016FB4" w14:textId="77777777" w:rsidR="008318BD" w:rsidRDefault="008318BD" w:rsidP="003A31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21B986C2" w14:textId="77777777" w:rsidR="000B3A56" w:rsidRPr="000B3A56" w:rsidRDefault="000B3A56" w:rsidP="000B3A56"/>
    <w:p w14:paraId="65DF9A0B" w14:textId="77777777" w:rsidR="00310CC5" w:rsidRDefault="00310CC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14:paraId="4E25847E" w14:textId="77777777" w:rsidR="009C263B" w:rsidRDefault="00715EB4" w:rsidP="00F22306">
      <w:pPr>
        <w:pStyle w:val="Heading1"/>
      </w:pPr>
      <w:bookmarkStart w:id="10" w:name="_Toc139202457"/>
      <w:r>
        <w:lastRenderedPageBreak/>
        <w:t>References</w:t>
      </w:r>
      <w:bookmarkEnd w:id="10"/>
    </w:p>
    <w:p w14:paraId="1058C738" w14:textId="0866256A" w:rsidR="00314969" w:rsidRDefault="00314969" w:rsidP="00F22306">
      <w:r>
        <w:t>[Cover Image]</w:t>
      </w:r>
      <w:r w:rsidR="00B400F3">
        <w:t xml:space="preserve"> </w:t>
      </w:r>
      <w:r w:rsidR="00B400F3" w:rsidRPr="003E5405">
        <w:t xml:space="preserve">“Red Pill or blue pill? the </w:t>
      </w:r>
      <w:proofErr w:type="spellStart"/>
      <w:r w:rsidR="00B400F3" w:rsidRPr="003E5405">
        <w:t>Matix</w:t>
      </w:r>
      <w:proofErr w:type="spellEnd"/>
      <w:r w:rsidR="00B400F3" w:rsidRPr="003E5405">
        <w:t xml:space="preserve"> sticker by </w:t>
      </w:r>
      <w:proofErr w:type="spellStart"/>
      <w:r w:rsidR="00B400F3" w:rsidRPr="003E5405">
        <w:t>lemonrinddesign</w:t>
      </w:r>
      <w:proofErr w:type="spellEnd"/>
      <w:r w:rsidR="00B400F3" w:rsidRPr="003E5405">
        <w:t>,” Redbubble, https://www.redbubble.com/i/sticker/Red-Pill-or-Blue-Pill-The-Matix-by-LemonRindDesign/25776301.EJUG5?gdffi=aa308446f0204ceb814e04f9c214a536&amp;amp;gdfms=079BFEB425AB461F9A456B5265024498&amp;amp;epik=dj0yJnU9Tmg0SjZHc00yUlRsRUt6OUtxT1pwcHB6SnVSSTBjSlomcD0wJm49QjBoc1VDcVY3eUJYbkp5NlIyU2RJdyZ0PUFBQUFBR1J4TTRJ#&amp;amp;gid=1&amp;amp;pid=3 (accessed May 26, 2023).</w:t>
      </w:r>
    </w:p>
    <w:p w14:paraId="15E7994E" w14:textId="049974B5" w:rsidR="00F27440" w:rsidRDefault="00F22306" w:rsidP="00F27440">
      <w:r>
        <w:t>[1]</w:t>
      </w:r>
      <w:r w:rsidR="00F27440">
        <w:t xml:space="preserve"> Screenshot took by He, Conger, from Level “Love from Beyond”, built by </w:t>
      </w:r>
      <w:proofErr w:type="gramStart"/>
      <w:r w:rsidR="00F27440">
        <w:t>He</w:t>
      </w:r>
      <w:proofErr w:type="gramEnd"/>
      <w:r w:rsidR="00F27440">
        <w:t>, Conger, In Fallout 4, Bethesda Game Studios, 4 June</w:t>
      </w:r>
      <w:r w:rsidR="00F27440" w:rsidRPr="00A2297C">
        <w:t>, 202</w:t>
      </w:r>
      <w:r w:rsidR="00F27440">
        <w:t>3.</w:t>
      </w:r>
    </w:p>
    <w:p w14:paraId="38DF62F8" w14:textId="1CF73B7C" w:rsidR="00F22306" w:rsidRDefault="00F27440" w:rsidP="00F22306">
      <w:r>
        <w:t xml:space="preserve">[2] </w:t>
      </w:r>
      <w:r w:rsidRPr="003E5405">
        <w:t>“Already 4131 free icons for your games,” Game, https://game-icons.net/ (accessed May 26, 2023).</w:t>
      </w:r>
    </w:p>
    <w:p w14:paraId="63A2F117" w14:textId="6D14D3DF" w:rsidR="00F27440" w:rsidRPr="00F22306" w:rsidRDefault="00F27440" w:rsidP="00F22306">
      <w:r>
        <w:t xml:space="preserve">[3] </w:t>
      </w:r>
      <w:r w:rsidRPr="00F77CAF">
        <w:t xml:space="preserve">He, Conger, created in Adobe Illustrator, </w:t>
      </w:r>
      <w:r w:rsidR="006D3C62">
        <w:t>2</w:t>
      </w:r>
      <w:r>
        <w:t xml:space="preserve"> </w:t>
      </w:r>
      <w:proofErr w:type="gramStart"/>
      <w:r w:rsidR="006D3C62">
        <w:t>July,</w:t>
      </w:r>
      <w:proofErr w:type="gramEnd"/>
      <w:r w:rsidR="008D3C66">
        <w:t xml:space="preserve"> </w:t>
      </w:r>
      <w:r w:rsidRPr="00F77CAF">
        <w:t>202</w:t>
      </w:r>
      <w:r>
        <w:t>3</w:t>
      </w:r>
      <w:r w:rsidRPr="00F77CAF">
        <w:t>.</w:t>
      </w:r>
    </w:p>
    <w:sectPr w:rsidR="00F27440" w:rsidRPr="00F22306" w:rsidSect="000B3CD2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2240" w:h="15840"/>
      <w:pgMar w:top="1440" w:right="1440" w:bottom="1440" w:left="1440" w:header="720" w:footer="720" w:gutter="0"/>
      <w:pgBorders w:offsetFrom="page">
        <w:top w:val="threeDEngrave" w:sz="24" w:space="24" w:color="auto"/>
        <w:left w:val="threeDEngrave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A138B4" w14:textId="77777777" w:rsidR="00B63E5C" w:rsidRDefault="00B63E5C" w:rsidP="009073D5">
      <w:pPr>
        <w:spacing w:after="0" w:line="240" w:lineRule="auto"/>
      </w:pPr>
      <w:r>
        <w:separator/>
      </w:r>
    </w:p>
    <w:p w14:paraId="1C091C3F" w14:textId="77777777" w:rsidR="00B63E5C" w:rsidRDefault="00B63E5C"/>
  </w:endnote>
  <w:endnote w:type="continuationSeparator" w:id="0">
    <w:p w14:paraId="5EF45310" w14:textId="77777777" w:rsidR="00B63E5C" w:rsidRDefault="00B63E5C" w:rsidP="009073D5">
      <w:pPr>
        <w:spacing w:after="0" w:line="240" w:lineRule="auto"/>
      </w:pPr>
      <w:r>
        <w:continuationSeparator/>
      </w:r>
    </w:p>
    <w:p w14:paraId="5E238333" w14:textId="77777777" w:rsidR="00B63E5C" w:rsidRDefault="00B63E5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A58C8" w14:textId="77777777" w:rsidR="00986A4A" w:rsidRDefault="00986A4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37195940"/>
      <w:docPartObj>
        <w:docPartGallery w:val="Page Numbers (Top of Page)"/>
        <w:docPartUnique/>
      </w:docPartObj>
    </w:sdtPr>
    <w:sdtContent>
      <w:p w14:paraId="2EC81AEB" w14:textId="7BBAE78B" w:rsidR="009043FE" w:rsidRDefault="000E1B60" w:rsidP="004D2531">
        <w:pPr>
          <w:pStyle w:val="Footer"/>
          <w:pBdr>
            <w:top w:val="single" w:sz="4" w:space="1" w:color="auto"/>
          </w:pBdr>
        </w:pPr>
        <w:r>
          <w:rPr>
            <w:i/>
          </w:rPr>
          <w:t>Fallout4</w:t>
        </w:r>
        <w:r w:rsidR="009043FE">
          <w:tab/>
          <w:t xml:space="preserve">Page </w:t>
        </w:r>
        <w:r w:rsidR="009043FE">
          <w:rPr>
            <w:b/>
            <w:sz w:val="24"/>
            <w:szCs w:val="24"/>
          </w:rPr>
          <w:fldChar w:fldCharType="begin"/>
        </w:r>
        <w:r w:rsidR="009043FE">
          <w:rPr>
            <w:b/>
          </w:rPr>
          <w:instrText xml:space="preserve"> PAGE </w:instrText>
        </w:r>
        <w:r w:rsidR="009043FE">
          <w:rPr>
            <w:b/>
            <w:sz w:val="24"/>
            <w:szCs w:val="24"/>
          </w:rPr>
          <w:fldChar w:fldCharType="separate"/>
        </w:r>
        <w:r w:rsidR="00DF2203">
          <w:rPr>
            <w:b/>
            <w:noProof/>
          </w:rPr>
          <w:t>3</w:t>
        </w:r>
        <w:r w:rsidR="009043FE">
          <w:rPr>
            <w:b/>
            <w:sz w:val="24"/>
            <w:szCs w:val="24"/>
          </w:rPr>
          <w:fldChar w:fldCharType="end"/>
        </w:r>
        <w:r w:rsidR="009043FE">
          <w:t xml:space="preserve"> of </w:t>
        </w:r>
        <w:r w:rsidR="009043FE">
          <w:rPr>
            <w:b/>
            <w:sz w:val="24"/>
            <w:szCs w:val="24"/>
          </w:rPr>
          <w:fldChar w:fldCharType="begin"/>
        </w:r>
        <w:r w:rsidR="009043FE">
          <w:rPr>
            <w:b/>
          </w:rPr>
          <w:instrText xml:space="preserve"> NUMPAGES  </w:instrText>
        </w:r>
        <w:r w:rsidR="009043FE">
          <w:rPr>
            <w:b/>
            <w:sz w:val="24"/>
            <w:szCs w:val="24"/>
          </w:rPr>
          <w:fldChar w:fldCharType="separate"/>
        </w:r>
        <w:r w:rsidR="00DF2203">
          <w:rPr>
            <w:b/>
            <w:noProof/>
          </w:rPr>
          <w:t>4</w:t>
        </w:r>
        <w:r w:rsidR="009043FE">
          <w:rPr>
            <w:b/>
            <w:sz w:val="24"/>
            <w:szCs w:val="24"/>
          </w:rPr>
          <w:fldChar w:fldCharType="end"/>
        </w:r>
        <w:r w:rsidR="009043FE">
          <w:rPr>
            <w:b/>
            <w:sz w:val="24"/>
            <w:szCs w:val="24"/>
          </w:rPr>
          <w:tab/>
        </w:r>
        <w:r w:rsidR="009043FE">
          <w:rPr>
            <w:b/>
            <w:sz w:val="24"/>
            <w:szCs w:val="24"/>
          </w:rPr>
          <w:fldChar w:fldCharType="begin"/>
        </w:r>
        <w:r w:rsidR="009043FE">
          <w:rPr>
            <w:b/>
            <w:sz w:val="24"/>
            <w:szCs w:val="24"/>
          </w:rPr>
          <w:instrText xml:space="preserve"> SAVEDATE  \@ "M/d/yyyy"  \* MERGEFORMAT </w:instrText>
        </w:r>
        <w:r w:rsidR="009043FE">
          <w:rPr>
            <w:b/>
            <w:sz w:val="24"/>
            <w:szCs w:val="24"/>
          </w:rPr>
          <w:fldChar w:fldCharType="separate"/>
        </w:r>
        <w:r w:rsidR="00343777">
          <w:rPr>
            <w:b/>
            <w:noProof/>
            <w:sz w:val="24"/>
            <w:szCs w:val="24"/>
          </w:rPr>
          <w:t>7/</w:t>
        </w:r>
        <w:r w:rsidR="00343777">
          <w:rPr>
            <w:b/>
            <w:noProof/>
            <w:sz w:val="24"/>
            <w:szCs w:val="24"/>
          </w:rPr>
          <w:t>16</w:t>
        </w:r>
        <w:r w:rsidR="00343777">
          <w:rPr>
            <w:b/>
            <w:noProof/>
            <w:sz w:val="24"/>
            <w:szCs w:val="24"/>
          </w:rPr>
          <w:t>/2023</w:t>
        </w:r>
        <w:r w:rsidR="009043FE">
          <w:rPr>
            <w:b/>
            <w:sz w:val="24"/>
            <w:szCs w:val="24"/>
          </w:rPr>
          <w:fldChar w:fldCharType="end"/>
        </w:r>
      </w:p>
    </w:sdtContent>
  </w:sdt>
  <w:p w14:paraId="4DBD829C" w14:textId="77777777" w:rsidR="009043FE" w:rsidRDefault="009043F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245BDC" w14:textId="77777777" w:rsidR="00986A4A" w:rsidRDefault="00986A4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70E96D" w14:textId="77777777" w:rsidR="00B63E5C" w:rsidRDefault="00B63E5C" w:rsidP="009073D5">
      <w:pPr>
        <w:spacing w:after="0" w:line="240" w:lineRule="auto"/>
      </w:pPr>
      <w:r>
        <w:separator/>
      </w:r>
    </w:p>
    <w:p w14:paraId="6CB7BF9B" w14:textId="77777777" w:rsidR="00B63E5C" w:rsidRDefault="00B63E5C"/>
  </w:footnote>
  <w:footnote w:type="continuationSeparator" w:id="0">
    <w:p w14:paraId="591A0B35" w14:textId="77777777" w:rsidR="00B63E5C" w:rsidRDefault="00B63E5C" w:rsidP="009073D5">
      <w:pPr>
        <w:spacing w:after="0" w:line="240" w:lineRule="auto"/>
      </w:pPr>
      <w:r>
        <w:continuationSeparator/>
      </w:r>
    </w:p>
    <w:p w14:paraId="572CC96B" w14:textId="77777777" w:rsidR="00B63E5C" w:rsidRDefault="00B63E5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EEC912" w14:textId="77777777" w:rsidR="00986A4A" w:rsidRDefault="00986A4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C8F2A1" w14:textId="4C826BC4" w:rsidR="009043FE" w:rsidRDefault="000E1B60" w:rsidP="004D2531">
    <w:pPr>
      <w:pStyle w:val="Header"/>
      <w:pBdr>
        <w:bottom w:val="single" w:sz="4" w:space="1" w:color="auto"/>
      </w:pBdr>
    </w:pPr>
    <w:r>
      <w:t>Conger He</w:t>
    </w:r>
    <w:r w:rsidR="000948A6">
      <w:tab/>
    </w:r>
    <w:r w:rsidR="00343777">
      <w:t>RTM</w:t>
    </w:r>
    <w:r w:rsidR="009043FE">
      <w:ptab w:relativeTo="margin" w:alignment="right" w:leader="none"/>
    </w:r>
    <w:r>
      <w:t>Love from Beyond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CB8239" w14:textId="77777777" w:rsidR="00986A4A" w:rsidRDefault="00986A4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F2279"/>
    <w:multiLevelType w:val="hybridMultilevel"/>
    <w:tmpl w:val="7430D6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463CF8"/>
    <w:multiLevelType w:val="hybridMultilevel"/>
    <w:tmpl w:val="7CECDE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5C23A6"/>
    <w:multiLevelType w:val="hybridMultilevel"/>
    <w:tmpl w:val="7D5E1C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334F46"/>
    <w:multiLevelType w:val="hybridMultilevel"/>
    <w:tmpl w:val="EA46079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450757"/>
    <w:multiLevelType w:val="hybridMultilevel"/>
    <w:tmpl w:val="9044F9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294C80"/>
    <w:multiLevelType w:val="hybridMultilevel"/>
    <w:tmpl w:val="245E9C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8B1B06"/>
    <w:multiLevelType w:val="hybridMultilevel"/>
    <w:tmpl w:val="E99CA16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9D6CC8"/>
    <w:multiLevelType w:val="hybridMultilevel"/>
    <w:tmpl w:val="5A025420"/>
    <w:lvl w:ilvl="0" w:tplc="12104520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3C392C"/>
    <w:multiLevelType w:val="hybridMultilevel"/>
    <w:tmpl w:val="212AAF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CF54D0"/>
    <w:multiLevelType w:val="hybridMultilevel"/>
    <w:tmpl w:val="DCE86C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7235C2"/>
    <w:multiLevelType w:val="hybridMultilevel"/>
    <w:tmpl w:val="3AECE7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805D2F"/>
    <w:multiLevelType w:val="hybridMultilevel"/>
    <w:tmpl w:val="4154BE5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6021D9"/>
    <w:multiLevelType w:val="hybridMultilevel"/>
    <w:tmpl w:val="927E88A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BF5F91"/>
    <w:multiLevelType w:val="hybridMultilevel"/>
    <w:tmpl w:val="F1201A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88C07B0"/>
    <w:multiLevelType w:val="hybridMultilevel"/>
    <w:tmpl w:val="0EECCA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C71181"/>
    <w:multiLevelType w:val="hybridMultilevel"/>
    <w:tmpl w:val="6DCA4CF4"/>
    <w:lvl w:ilvl="0" w:tplc="EE12E7A8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B9A378C"/>
    <w:multiLevelType w:val="hybridMultilevel"/>
    <w:tmpl w:val="61F8DB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08033F"/>
    <w:multiLevelType w:val="hybridMultilevel"/>
    <w:tmpl w:val="9102619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4BD551B"/>
    <w:multiLevelType w:val="hybridMultilevel"/>
    <w:tmpl w:val="86328A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924A6E"/>
    <w:multiLevelType w:val="hybridMultilevel"/>
    <w:tmpl w:val="79228EF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EF55D7C"/>
    <w:multiLevelType w:val="hybridMultilevel"/>
    <w:tmpl w:val="423A2FB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3427A0"/>
    <w:multiLevelType w:val="hybridMultilevel"/>
    <w:tmpl w:val="C1AA09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2C51225"/>
    <w:multiLevelType w:val="hybridMultilevel"/>
    <w:tmpl w:val="9E582C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107B70"/>
    <w:multiLevelType w:val="hybridMultilevel"/>
    <w:tmpl w:val="BEFA0B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C160886"/>
    <w:multiLevelType w:val="hybridMultilevel"/>
    <w:tmpl w:val="483C7E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F15D4C"/>
    <w:multiLevelType w:val="hybridMultilevel"/>
    <w:tmpl w:val="0D084F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1682484"/>
    <w:multiLevelType w:val="hybridMultilevel"/>
    <w:tmpl w:val="10DE67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36015BD"/>
    <w:multiLevelType w:val="hybridMultilevel"/>
    <w:tmpl w:val="6F72DA8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4D63D8B"/>
    <w:multiLevelType w:val="hybridMultilevel"/>
    <w:tmpl w:val="908818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D50F32"/>
    <w:multiLevelType w:val="hybridMultilevel"/>
    <w:tmpl w:val="5290F3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8C56C8C"/>
    <w:multiLevelType w:val="hybridMultilevel"/>
    <w:tmpl w:val="041015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FDB46B5"/>
    <w:multiLevelType w:val="hybridMultilevel"/>
    <w:tmpl w:val="9A5649B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217621691">
    <w:abstractNumId w:val="23"/>
  </w:num>
  <w:num w:numId="2" w16cid:durableId="2114666171">
    <w:abstractNumId w:val="25"/>
  </w:num>
  <w:num w:numId="3" w16cid:durableId="594939162">
    <w:abstractNumId w:val="30"/>
  </w:num>
  <w:num w:numId="4" w16cid:durableId="1310327792">
    <w:abstractNumId w:val="24"/>
  </w:num>
  <w:num w:numId="5" w16cid:durableId="1629581901">
    <w:abstractNumId w:val="14"/>
  </w:num>
  <w:num w:numId="6" w16cid:durableId="1162508101">
    <w:abstractNumId w:val="2"/>
  </w:num>
  <w:num w:numId="7" w16cid:durableId="2107731217">
    <w:abstractNumId w:val="29"/>
  </w:num>
  <w:num w:numId="8" w16cid:durableId="1064720751">
    <w:abstractNumId w:val="10"/>
  </w:num>
  <w:num w:numId="9" w16cid:durableId="423571608">
    <w:abstractNumId w:val="26"/>
  </w:num>
  <w:num w:numId="10" w16cid:durableId="907232556">
    <w:abstractNumId w:val="18"/>
  </w:num>
  <w:num w:numId="11" w16cid:durableId="181863076">
    <w:abstractNumId w:val="1"/>
  </w:num>
  <w:num w:numId="12" w16cid:durableId="1708752288">
    <w:abstractNumId w:val="4"/>
  </w:num>
  <w:num w:numId="13" w16cid:durableId="987251038">
    <w:abstractNumId w:val="13"/>
  </w:num>
  <w:num w:numId="14" w16cid:durableId="215971451">
    <w:abstractNumId w:val="17"/>
  </w:num>
  <w:num w:numId="15" w16cid:durableId="569851162">
    <w:abstractNumId w:val="12"/>
  </w:num>
  <w:num w:numId="16" w16cid:durableId="1549487458">
    <w:abstractNumId w:val="3"/>
  </w:num>
  <w:num w:numId="17" w16cid:durableId="1969434127">
    <w:abstractNumId w:val="31"/>
  </w:num>
  <w:num w:numId="18" w16cid:durableId="266889485">
    <w:abstractNumId w:val="0"/>
  </w:num>
  <w:num w:numId="19" w16cid:durableId="271321778">
    <w:abstractNumId w:val="27"/>
  </w:num>
  <w:num w:numId="20" w16cid:durableId="1341077455">
    <w:abstractNumId w:val="5"/>
  </w:num>
  <w:num w:numId="21" w16cid:durableId="1626736051">
    <w:abstractNumId w:val="22"/>
  </w:num>
  <w:num w:numId="22" w16cid:durableId="838076562">
    <w:abstractNumId w:val="15"/>
  </w:num>
  <w:num w:numId="23" w16cid:durableId="1308169429">
    <w:abstractNumId w:val="19"/>
  </w:num>
  <w:num w:numId="24" w16cid:durableId="2052532443">
    <w:abstractNumId w:val="20"/>
  </w:num>
  <w:num w:numId="25" w16cid:durableId="74518909">
    <w:abstractNumId w:val="11"/>
  </w:num>
  <w:num w:numId="26" w16cid:durableId="1690528159">
    <w:abstractNumId w:val="6"/>
  </w:num>
  <w:num w:numId="27" w16cid:durableId="338578949">
    <w:abstractNumId w:val="8"/>
  </w:num>
  <w:num w:numId="28" w16cid:durableId="1739286429">
    <w:abstractNumId w:val="7"/>
  </w:num>
  <w:num w:numId="29" w16cid:durableId="1240335774">
    <w:abstractNumId w:val="16"/>
  </w:num>
  <w:num w:numId="30" w16cid:durableId="1930043323">
    <w:abstractNumId w:val="28"/>
  </w:num>
  <w:num w:numId="31" w16cid:durableId="777406493">
    <w:abstractNumId w:val="21"/>
  </w:num>
  <w:num w:numId="32" w16cid:durableId="1788811693">
    <w:abstractNumId w:val="9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359A"/>
    <w:rsid w:val="00025B12"/>
    <w:rsid w:val="00044AF7"/>
    <w:rsid w:val="00044D54"/>
    <w:rsid w:val="000567A2"/>
    <w:rsid w:val="00057E6D"/>
    <w:rsid w:val="00060FD0"/>
    <w:rsid w:val="00086837"/>
    <w:rsid w:val="000948A6"/>
    <w:rsid w:val="0009548E"/>
    <w:rsid w:val="000A03FF"/>
    <w:rsid w:val="000A6175"/>
    <w:rsid w:val="000B0976"/>
    <w:rsid w:val="000B206D"/>
    <w:rsid w:val="000B2190"/>
    <w:rsid w:val="000B3A56"/>
    <w:rsid w:val="000B3CD2"/>
    <w:rsid w:val="000B51EC"/>
    <w:rsid w:val="000C67B1"/>
    <w:rsid w:val="000D151B"/>
    <w:rsid w:val="000D38E1"/>
    <w:rsid w:val="000E1B60"/>
    <w:rsid w:val="000E3910"/>
    <w:rsid w:val="000F4B17"/>
    <w:rsid w:val="000F4FEB"/>
    <w:rsid w:val="000F5D31"/>
    <w:rsid w:val="001010FC"/>
    <w:rsid w:val="00102784"/>
    <w:rsid w:val="00103EDD"/>
    <w:rsid w:val="00110F60"/>
    <w:rsid w:val="001113B6"/>
    <w:rsid w:val="00111468"/>
    <w:rsid w:val="00111991"/>
    <w:rsid w:val="00123C3C"/>
    <w:rsid w:val="00124949"/>
    <w:rsid w:val="00131E3D"/>
    <w:rsid w:val="00137607"/>
    <w:rsid w:val="001404D0"/>
    <w:rsid w:val="001417A2"/>
    <w:rsid w:val="001434D0"/>
    <w:rsid w:val="00151668"/>
    <w:rsid w:val="001530D3"/>
    <w:rsid w:val="00153214"/>
    <w:rsid w:val="001579EA"/>
    <w:rsid w:val="00157B08"/>
    <w:rsid w:val="00160036"/>
    <w:rsid w:val="00166B8F"/>
    <w:rsid w:val="00177ADF"/>
    <w:rsid w:val="00183D16"/>
    <w:rsid w:val="001860B2"/>
    <w:rsid w:val="001906E3"/>
    <w:rsid w:val="001958A5"/>
    <w:rsid w:val="00196745"/>
    <w:rsid w:val="001B06C7"/>
    <w:rsid w:val="001B5C40"/>
    <w:rsid w:val="001B63F5"/>
    <w:rsid w:val="001B6BDD"/>
    <w:rsid w:val="001C19DB"/>
    <w:rsid w:val="001C2F7B"/>
    <w:rsid w:val="001C4AAE"/>
    <w:rsid w:val="001C604F"/>
    <w:rsid w:val="001D0886"/>
    <w:rsid w:val="001D605A"/>
    <w:rsid w:val="001E0555"/>
    <w:rsid w:val="001E3600"/>
    <w:rsid w:val="001E4A44"/>
    <w:rsid w:val="001F0592"/>
    <w:rsid w:val="001F216E"/>
    <w:rsid w:val="001F7502"/>
    <w:rsid w:val="0020121F"/>
    <w:rsid w:val="00207C59"/>
    <w:rsid w:val="00211F9E"/>
    <w:rsid w:val="002123EA"/>
    <w:rsid w:val="0021248A"/>
    <w:rsid w:val="00214734"/>
    <w:rsid w:val="00223A3E"/>
    <w:rsid w:val="00226444"/>
    <w:rsid w:val="002431F3"/>
    <w:rsid w:val="00244A89"/>
    <w:rsid w:val="00246BA7"/>
    <w:rsid w:val="00256035"/>
    <w:rsid w:val="00274486"/>
    <w:rsid w:val="002758A3"/>
    <w:rsid w:val="0027626C"/>
    <w:rsid w:val="00282377"/>
    <w:rsid w:val="002851FE"/>
    <w:rsid w:val="002A4250"/>
    <w:rsid w:val="002B1D65"/>
    <w:rsid w:val="002B591B"/>
    <w:rsid w:val="002B5B11"/>
    <w:rsid w:val="002C2D57"/>
    <w:rsid w:val="002C6831"/>
    <w:rsid w:val="002D0B52"/>
    <w:rsid w:val="002D1363"/>
    <w:rsid w:val="002D2F50"/>
    <w:rsid w:val="002E25B0"/>
    <w:rsid w:val="002F6EB0"/>
    <w:rsid w:val="00304AB8"/>
    <w:rsid w:val="00310CC5"/>
    <w:rsid w:val="00314236"/>
    <w:rsid w:val="00314969"/>
    <w:rsid w:val="003175E6"/>
    <w:rsid w:val="0031779D"/>
    <w:rsid w:val="003275BF"/>
    <w:rsid w:val="0032791A"/>
    <w:rsid w:val="00336B4E"/>
    <w:rsid w:val="00337923"/>
    <w:rsid w:val="00337DCD"/>
    <w:rsid w:val="00343777"/>
    <w:rsid w:val="00345577"/>
    <w:rsid w:val="0035175D"/>
    <w:rsid w:val="003527D7"/>
    <w:rsid w:val="00356074"/>
    <w:rsid w:val="00363E37"/>
    <w:rsid w:val="0036417A"/>
    <w:rsid w:val="00381F20"/>
    <w:rsid w:val="00383A99"/>
    <w:rsid w:val="003856A5"/>
    <w:rsid w:val="00391085"/>
    <w:rsid w:val="00392A1E"/>
    <w:rsid w:val="00392DF2"/>
    <w:rsid w:val="00392E58"/>
    <w:rsid w:val="0039586E"/>
    <w:rsid w:val="003967FE"/>
    <w:rsid w:val="00396D36"/>
    <w:rsid w:val="003A4282"/>
    <w:rsid w:val="003A79CF"/>
    <w:rsid w:val="003B01A6"/>
    <w:rsid w:val="003B2BCE"/>
    <w:rsid w:val="003C6D65"/>
    <w:rsid w:val="003D64DB"/>
    <w:rsid w:val="003D673E"/>
    <w:rsid w:val="003E0DDC"/>
    <w:rsid w:val="003E5773"/>
    <w:rsid w:val="003F33E7"/>
    <w:rsid w:val="003F5743"/>
    <w:rsid w:val="003F66AA"/>
    <w:rsid w:val="00402FA7"/>
    <w:rsid w:val="00403477"/>
    <w:rsid w:val="00405F8A"/>
    <w:rsid w:val="004068D8"/>
    <w:rsid w:val="00407942"/>
    <w:rsid w:val="004128A5"/>
    <w:rsid w:val="004132E1"/>
    <w:rsid w:val="00436822"/>
    <w:rsid w:val="00440776"/>
    <w:rsid w:val="0044330E"/>
    <w:rsid w:val="00446B9C"/>
    <w:rsid w:val="00455BF0"/>
    <w:rsid w:val="004571DF"/>
    <w:rsid w:val="00457B10"/>
    <w:rsid w:val="00460CDE"/>
    <w:rsid w:val="004743CF"/>
    <w:rsid w:val="004756D7"/>
    <w:rsid w:val="00475F54"/>
    <w:rsid w:val="0047719F"/>
    <w:rsid w:val="00484F8C"/>
    <w:rsid w:val="00485C8C"/>
    <w:rsid w:val="004867E3"/>
    <w:rsid w:val="00496305"/>
    <w:rsid w:val="00497841"/>
    <w:rsid w:val="004A3F8B"/>
    <w:rsid w:val="004A526F"/>
    <w:rsid w:val="004B538B"/>
    <w:rsid w:val="004B5B38"/>
    <w:rsid w:val="004C08F4"/>
    <w:rsid w:val="004C14D5"/>
    <w:rsid w:val="004C15EE"/>
    <w:rsid w:val="004C277C"/>
    <w:rsid w:val="004C7370"/>
    <w:rsid w:val="004D0888"/>
    <w:rsid w:val="004D2531"/>
    <w:rsid w:val="004D4AED"/>
    <w:rsid w:val="004E301F"/>
    <w:rsid w:val="004E34A2"/>
    <w:rsid w:val="004E6902"/>
    <w:rsid w:val="005040DC"/>
    <w:rsid w:val="005121D0"/>
    <w:rsid w:val="00512DC2"/>
    <w:rsid w:val="005258C3"/>
    <w:rsid w:val="00537D2B"/>
    <w:rsid w:val="00552011"/>
    <w:rsid w:val="005548C0"/>
    <w:rsid w:val="00554A40"/>
    <w:rsid w:val="005672F3"/>
    <w:rsid w:val="00574F3E"/>
    <w:rsid w:val="005914B6"/>
    <w:rsid w:val="00597C6C"/>
    <w:rsid w:val="005B1268"/>
    <w:rsid w:val="005B610B"/>
    <w:rsid w:val="005B6870"/>
    <w:rsid w:val="005C0290"/>
    <w:rsid w:val="005C0D6C"/>
    <w:rsid w:val="005D0429"/>
    <w:rsid w:val="005D5414"/>
    <w:rsid w:val="005E0BDB"/>
    <w:rsid w:val="005E5C0D"/>
    <w:rsid w:val="005F0744"/>
    <w:rsid w:val="005F2495"/>
    <w:rsid w:val="005F3561"/>
    <w:rsid w:val="0060520A"/>
    <w:rsid w:val="00610AC1"/>
    <w:rsid w:val="00617A1C"/>
    <w:rsid w:val="00621043"/>
    <w:rsid w:val="00623F82"/>
    <w:rsid w:val="006314DB"/>
    <w:rsid w:val="00654CE1"/>
    <w:rsid w:val="006567A3"/>
    <w:rsid w:val="0065786F"/>
    <w:rsid w:val="006612E3"/>
    <w:rsid w:val="00661311"/>
    <w:rsid w:val="00663C7E"/>
    <w:rsid w:val="0066419F"/>
    <w:rsid w:val="00664226"/>
    <w:rsid w:val="006657DB"/>
    <w:rsid w:val="00666A36"/>
    <w:rsid w:val="00673B02"/>
    <w:rsid w:val="00681057"/>
    <w:rsid w:val="00685ACF"/>
    <w:rsid w:val="00690C56"/>
    <w:rsid w:val="00693FFD"/>
    <w:rsid w:val="00697227"/>
    <w:rsid w:val="006976AA"/>
    <w:rsid w:val="006A07EF"/>
    <w:rsid w:val="006A163E"/>
    <w:rsid w:val="006A16D9"/>
    <w:rsid w:val="006A40B8"/>
    <w:rsid w:val="006A6CBE"/>
    <w:rsid w:val="006B1F43"/>
    <w:rsid w:val="006C2DF8"/>
    <w:rsid w:val="006C3E1A"/>
    <w:rsid w:val="006D1C3F"/>
    <w:rsid w:val="006D2B49"/>
    <w:rsid w:val="006D3C62"/>
    <w:rsid w:val="006D751A"/>
    <w:rsid w:val="006E0AF7"/>
    <w:rsid w:val="006E441A"/>
    <w:rsid w:val="006E4643"/>
    <w:rsid w:val="006F3555"/>
    <w:rsid w:val="00700160"/>
    <w:rsid w:val="007007F4"/>
    <w:rsid w:val="00704D08"/>
    <w:rsid w:val="0070542E"/>
    <w:rsid w:val="007157EC"/>
    <w:rsid w:val="00715EB4"/>
    <w:rsid w:val="00716D20"/>
    <w:rsid w:val="0071751D"/>
    <w:rsid w:val="00720A56"/>
    <w:rsid w:val="00722D3E"/>
    <w:rsid w:val="00727166"/>
    <w:rsid w:val="00735A88"/>
    <w:rsid w:val="0074736A"/>
    <w:rsid w:val="007504EC"/>
    <w:rsid w:val="0076276C"/>
    <w:rsid w:val="00770FEB"/>
    <w:rsid w:val="0077100A"/>
    <w:rsid w:val="0077689C"/>
    <w:rsid w:val="00790D06"/>
    <w:rsid w:val="007A1F78"/>
    <w:rsid w:val="007A2C6E"/>
    <w:rsid w:val="007A2F3C"/>
    <w:rsid w:val="007A4C50"/>
    <w:rsid w:val="007A4FC6"/>
    <w:rsid w:val="007A5617"/>
    <w:rsid w:val="007A572C"/>
    <w:rsid w:val="007B601C"/>
    <w:rsid w:val="007C65F8"/>
    <w:rsid w:val="007D4CA2"/>
    <w:rsid w:val="007D788E"/>
    <w:rsid w:val="007E0695"/>
    <w:rsid w:val="007E5F72"/>
    <w:rsid w:val="007F14B3"/>
    <w:rsid w:val="008057BC"/>
    <w:rsid w:val="008079F8"/>
    <w:rsid w:val="00812182"/>
    <w:rsid w:val="00814E68"/>
    <w:rsid w:val="00822BF7"/>
    <w:rsid w:val="00823D90"/>
    <w:rsid w:val="00827827"/>
    <w:rsid w:val="008318BD"/>
    <w:rsid w:val="0083252E"/>
    <w:rsid w:val="00841E1D"/>
    <w:rsid w:val="008425CE"/>
    <w:rsid w:val="00851CD3"/>
    <w:rsid w:val="00852521"/>
    <w:rsid w:val="00853786"/>
    <w:rsid w:val="0087555A"/>
    <w:rsid w:val="00887328"/>
    <w:rsid w:val="00890FA3"/>
    <w:rsid w:val="0089150F"/>
    <w:rsid w:val="00896A1F"/>
    <w:rsid w:val="00897809"/>
    <w:rsid w:val="008B2352"/>
    <w:rsid w:val="008B26E7"/>
    <w:rsid w:val="008B7110"/>
    <w:rsid w:val="008B7A91"/>
    <w:rsid w:val="008D2F2D"/>
    <w:rsid w:val="008D3C66"/>
    <w:rsid w:val="008E1271"/>
    <w:rsid w:val="008E3C88"/>
    <w:rsid w:val="00902355"/>
    <w:rsid w:val="00902A89"/>
    <w:rsid w:val="009043FE"/>
    <w:rsid w:val="009044AA"/>
    <w:rsid w:val="00904815"/>
    <w:rsid w:val="009073D5"/>
    <w:rsid w:val="00914FDD"/>
    <w:rsid w:val="009278FE"/>
    <w:rsid w:val="009317D5"/>
    <w:rsid w:val="00934F83"/>
    <w:rsid w:val="009401DC"/>
    <w:rsid w:val="00945841"/>
    <w:rsid w:val="00945A4F"/>
    <w:rsid w:val="009468F4"/>
    <w:rsid w:val="00953FEC"/>
    <w:rsid w:val="009579BD"/>
    <w:rsid w:val="00960246"/>
    <w:rsid w:val="009679F6"/>
    <w:rsid w:val="00971F73"/>
    <w:rsid w:val="00980BA1"/>
    <w:rsid w:val="009847E8"/>
    <w:rsid w:val="00986A4A"/>
    <w:rsid w:val="0098777C"/>
    <w:rsid w:val="009946A0"/>
    <w:rsid w:val="00997B9A"/>
    <w:rsid w:val="00997FFC"/>
    <w:rsid w:val="009A2E88"/>
    <w:rsid w:val="009A43C4"/>
    <w:rsid w:val="009B0CE5"/>
    <w:rsid w:val="009B28CF"/>
    <w:rsid w:val="009B3D2E"/>
    <w:rsid w:val="009C263B"/>
    <w:rsid w:val="009C5E84"/>
    <w:rsid w:val="009D0942"/>
    <w:rsid w:val="009D0C78"/>
    <w:rsid w:val="009E3C66"/>
    <w:rsid w:val="009E4E18"/>
    <w:rsid w:val="009E6424"/>
    <w:rsid w:val="009F26AF"/>
    <w:rsid w:val="00A03C9C"/>
    <w:rsid w:val="00A070F9"/>
    <w:rsid w:val="00A1675E"/>
    <w:rsid w:val="00A23898"/>
    <w:rsid w:val="00A276C9"/>
    <w:rsid w:val="00A30FBC"/>
    <w:rsid w:val="00A32F86"/>
    <w:rsid w:val="00A43363"/>
    <w:rsid w:val="00A43594"/>
    <w:rsid w:val="00A476EC"/>
    <w:rsid w:val="00A47D63"/>
    <w:rsid w:val="00A514C6"/>
    <w:rsid w:val="00A52975"/>
    <w:rsid w:val="00A555F6"/>
    <w:rsid w:val="00A569A9"/>
    <w:rsid w:val="00A62603"/>
    <w:rsid w:val="00A719E0"/>
    <w:rsid w:val="00A774F6"/>
    <w:rsid w:val="00A80085"/>
    <w:rsid w:val="00A82844"/>
    <w:rsid w:val="00A84484"/>
    <w:rsid w:val="00A86B00"/>
    <w:rsid w:val="00A87751"/>
    <w:rsid w:val="00A91D73"/>
    <w:rsid w:val="00A9275E"/>
    <w:rsid w:val="00AA359A"/>
    <w:rsid w:val="00AA6126"/>
    <w:rsid w:val="00AB218E"/>
    <w:rsid w:val="00AB279E"/>
    <w:rsid w:val="00AC1277"/>
    <w:rsid w:val="00AC6158"/>
    <w:rsid w:val="00AC7D2D"/>
    <w:rsid w:val="00AD75A4"/>
    <w:rsid w:val="00AF1430"/>
    <w:rsid w:val="00AF16D6"/>
    <w:rsid w:val="00AF1EAA"/>
    <w:rsid w:val="00AF78E6"/>
    <w:rsid w:val="00B03721"/>
    <w:rsid w:val="00B03B2D"/>
    <w:rsid w:val="00B07F52"/>
    <w:rsid w:val="00B114AE"/>
    <w:rsid w:val="00B24C62"/>
    <w:rsid w:val="00B30BBE"/>
    <w:rsid w:val="00B33871"/>
    <w:rsid w:val="00B34D37"/>
    <w:rsid w:val="00B400F3"/>
    <w:rsid w:val="00B405E3"/>
    <w:rsid w:val="00B41AAF"/>
    <w:rsid w:val="00B42377"/>
    <w:rsid w:val="00B43891"/>
    <w:rsid w:val="00B44636"/>
    <w:rsid w:val="00B478A4"/>
    <w:rsid w:val="00B538FB"/>
    <w:rsid w:val="00B63E5C"/>
    <w:rsid w:val="00B66C8B"/>
    <w:rsid w:val="00B67BF0"/>
    <w:rsid w:val="00B71F20"/>
    <w:rsid w:val="00B752C0"/>
    <w:rsid w:val="00B91266"/>
    <w:rsid w:val="00B94707"/>
    <w:rsid w:val="00B94CBC"/>
    <w:rsid w:val="00B9641F"/>
    <w:rsid w:val="00BA137C"/>
    <w:rsid w:val="00BA3C49"/>
    <w:rsid w:val="00BA588C"/>
    <w:rsid w:val="00BA5E2A"/>
    <w:rsid w:val="00BA71CE"/>
    <w:rsid w:val="00BB294E"/>
    <w:rsid w:val="00BC364C"/>
    <w:rsid w:val="00BC6985"/>
    <w:rsid w:val="00BD2A25"/>
    <w:rsid w:val="00BD6A40"/>
    <w:rsid w:val="00BD79CC"/>
    <w:rsid w:val="00BE0AAB"/>
    <w:rsid w:val="00BE0C93"/>
    <w:rsid w:val="00BE0CB9"/>
    <w:rsid w:val="00BE196F"/>
    <w:rsid w:val="00BE605E"/>
    <w:rsid w:val="00BE6C14"/>
    <w:rsid w:val="00BE6CA4"/>
    <w:rsid w:val="00BF2831"/>
    <w:rsid w:val="00BF3069"/>
    <w:rsid w:val="00BF619F"/>
    <w:rsid w:val="00C05499"/>
    <w:rsid w:val="00C07268"/>
    <w:rsid w:val="00C1001E"/>
    <w:rsid w:val="00C104F1"/>
    <w:rsid w:val="00C107EF"/>
    <w:rsid w:val="00C1104A"/>
    <w:rsid w:val="00C16CED"/>
    <w:rsid w:val="00C24ED8"/>
    <w:rsid w:val="00C25E27"/>
    <w:rsid w:val="00C312F7"/>
    <w:rsid w:val="00C35692"/>
    <w:rsid w:val="00C37BFB"/>
    <w:rsid w:val="00C40778"/>
    <w:rsid w:val="00C40BA5"/>
    <w:rsid w:val="00C413F1"/>
    <w:rsid w:val="00C42B4E"/>
    <w:rsid w:val="00C46C37"/>
    <w:rsid w:val="00C47E4E"/>
    <w:rsid w:val="00C55A32"/>
    <w:rsid w:val="00C623B3"/>
    <w:rsid w:val="00C751E7"/>
    <w:rsid w:val="00C80E4C"/>
    <w:rsid w:val="00C8218A"/>
    <w:rsid w:val="00C85310"/>
    <w:rsid w:val="00C858D7"/>
    <w:rsid w:val="00C86384"/>
    <w:rsid w:val="00C96E2C"/>
    <w:rsid w:val="00CA14E0"/>
    <w:rsid w:val="00CA1EDE"/>
    <w:rsid w:val="00CA6D18"/>
    <w:rsid w:val="00CA7786"/>
    <w:rsid w:val="00CB167D"/>
    <w:rsid w:val="00CC10BB"/>
    <w:rsid w:val="00CD3E7B"/>
    <w:rsid w:val="00CD544E"/>
    <w:rsid w:val="00CD6F53"/>
    <w:rsid w:val="00CE6AF1"/>
    <w:rsid w:val="00CF1FE1"/>
    <w:rsid w:val="00CF7B19"/>
    <w:rsid w:val="00D06CEC"/>
    <w:rsid w:val="00D14E4F"/>
    <w:rsid w:val="00D203FA"/>
    <w:rsid w:val="00D20809"/>
    <w:rsid w:val="00D22006"/>
    <w:rsid w:val="00D22737"/>
    <w:rsid w:val="00D22808"/>
    <w:rsid w:val="00D2489A"/>
    <w:rsid w:val="00D254BF"/>
    <w:rsid w:val="00D4218C"/>
    <w:rsid w:val="00D42D0A"/>
    <w:rsid w:val="00D4402B"/>
    <w:rsid w:val="00D50771"/>
    <w:rsid w:val="00D6081A"/>
    <w:rsid w:val="00D63F40"/>
    <w:rsid w:val="00D64A23"/>
    <w:rsid w:val="00D73616"/>
    <w:rsid w:val="00D74A8C"/>
    <w:rsid w:val="00D74A93"/>
    <w:rsid w:val="00D76396"/>
    <w:rsid w:val="00D80A7A"/>
    <w:rsid w:val="00D83DB2"/>
    <w:rsid w:val="00D93142"/>
    <w:rsid w:val="00DA0685"/>
    <w:rsid w:val="00DA3CA9"/>
    <w:rsid w:val="00DB0591"/>
    <w:rsid w:val="00DB5D9D"/>
    <w:rsid w:val="00DC30C1"/>
    <w:rsid w:val="00DC4C6D"/>
    <w:rsid w:val="00DC6FE7"/>
    <w:rsid w:val="00DD4032"/>
    <w:rsid w:val="00DD4D73"/>
    <w:rsid w:val="00DD61BE"/>
    <w:rsid w:val="00DE044D"/>
    <w:rsid w:val="00DE0601"/>
    <w:rsid w:val="00DF2203"/>
    <w:rsid w:val="00DF23D8"/>
    <w:rsid w:val="00DF264A"/>
    <w:rsid w:val="00E024C8"/>
    <w:rsid w:val="00E030D1"/>
    <w:rsid w:val="00E03E0A"/>
    <w:rsid w:val="00E04D41"/>
    <w:rsid w:val="00E179E3"/>
    <w:rsid w:val="00E2084E"/>
    <w:rsid w:val="00E25924"/>
    <w:rsid w:val="00E319A1"/>
    <w:rsid w:val="00E34D0C"/>
    <w:rsid w:val="00E43240"/>
    <w:rsid w:val="00E45413"/>
    <w:rsid w:val="00E460B8"/>
    <w:rsid w:val="00E50E71"/>
    <w:rsid w:val="00E56369"/>
    <w:rsid w:val="00E64B71"/>
    <w:rsid w:val="00E6606E"/>
    <w:rsid w:val="00E661F6"/>
    <w:rsid w:val="00E70E59"/>
    <w:rsid w:val="00E807B3"/>
    <w:rsid w:val="00E80ED5"/>
    <w:rsid w:val="00E819A3"/>
    <w:rsid w:val="00E82707"/>
    <w:rsid w:val="00E95C99"/>
    <w:rsid w:val="00EB1CDF"/>
    <w:rsid w:val="00EB4D9C"/>
    <w:rsid w:val="00EB4E1B"/>
    <w:rsid w:val="00EC0C82"/>
    <w:rsid w:val="00EC174A"/>
    <w:rsid w:val="00EC4824"/>
    <w:rsid w:val="00ED0070"/>
    <w:rsid w:val="00ED1152"/>
    <w:rsid w:val="00ED37FB"/>
    <w:rsid w:val="00EE0592"/>
    <w:rsid w:val="00EE069E"/>
    <w:rsid w:val="00EE5164"/>
    <w:rsid w:val="00EF1F1C"/>
    <w:rsid w:val="00EF622A"/>
    <w:rsid w:val="00EF68B1"/>
    <w:rsid w:val="00F062A5"/>
    <w:rsid w:val="00F07CD8"/>
    <w:rsid w:val="00F14D5B"/>
    <w:rsid w:val="00F154A7"/>
    <w:rsid w:val="00F16BDE"/>
    <w:rsid w:val="00F22306"/>
    <w:rsid w:val="00F23144"/>
    <w:rsid w:val="00F25BD9"/>
    <w:rsid w:val="00F27440"/>
    <w:rsid w:val="00F3216D"/>
    <w:rsid w:val="00F327C7"/>
    <w:rsid w:val="00F33C39"/>
    <w:rsid w:val="00F34842"/>
    <w:rsid w:val="00F4288C"/>
    <w:rsid w:val="00F4447A"/>
    <w:rsid w:val="00F44790"/>
    <w:rsid w:val="00F45D1F"/>
    <w:rsid w:val="00F46E40"/>
    <w:rsid w:val="00F613BC"/>
    <w:rsid w:val="00F706CA"/>
    <w:rsid w:val="00F71CA2"/>
    <w:rsid w:val="00F72772"/>
    <w:rsid w:val="00F727B9"/>
    <w:rsid w:val="00F76F82"/>
    <w:rsid w:val="00F80C6E"/>
    <w:rsid w:val="00F83B7D"/>
    <w:rsid w:val="00F83F72"/>
    <w:rsid w:val="00F86474"/>
    <w:rsid w:val="00F90BBD"/>
    <w:rsid w:val="00F91470"/>
    <w:rsid w:val="00F92AC5"/>
    <w:rsid w:val="00F94C71"/>
    <w:rsid w:val="00F96A80"/>
    <w:rsid w:val="00F96ADA"/>
    <w:rsid w:val="00FA3172"/>
    <w:rsid w:val="00FA3BA0"/>
    <w:rsid w:val="00FA4DD7"/>
    <w:rsid w:val="00FA5C98"/>
    <w:rsid w:val="00FA7098"/>
    <w:rsid w:val="00FB3B46"/>
    <w:rsid w:val="00FB6607"/>
    <w:rsid w:val="00FC4A92"/>
    <w:rsid w:val="00FE28B5"/>
    <w:rsid w:val="00FE30A9"/>
    <w:rsid w:val="00FE4FE6"/>
    <w:rsid w:val="00FE6556"/>
    <w:rsid w:val="00FF00D1"/>
    <w:rsid w:val="00FF15FA"/>
    <w:rsid w:val="00FF5E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34EDE8"/>
  <w15:docId w15:val="{9FA29473-C402-4083-9194-46550C304B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719E0"/>
  </w:style>
  <w:style w:type="paragraph" w:styleId="Heading1">
    <w:name w:val="heading 1"/>
    <w:basedOn w:val="Normal"/>
    <w:next w:val="Normal"/>
    <w:link w:val="Heading1Char"/>
    <w:uiPriority w:val="9"/>
    <w:qFormat/>
    <w:rsid w:val="007504E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504E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14FD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D751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6D751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073D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73D5"/>
  </w:style>
  <w:style w:type="paragraph" w:styleId="Footer">
    <w:name w:val="footer"/>
    <w:basedOn w:val="Normal"/>
    <w:link w:val="FooterChar"/>
    <w:uiPriority w:val="99"/>
    <w:unhideWhenUsed/>
    <w:rsid w:val="009073D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073D5"/>
  </w:style>
  <w:style w:type="paragraph" w:styleId="BalloonText">
    <w:name w:val="Balloon Text"/>
    <w:basedOn w:val="Normal"/>
    <w:link w:val="BalloonTextChar"/>
    <w:uiPriority w:val="99"/>
    <w:semiHidden/>
    <w:unhideWhenUsed/>
    <w:rsid w:val="00907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73D5"/>
    <w:rPr>
      <w:rFonts w:ascii="Tahoma" w:hAnsi="Tahoma" w:cs="Tahoma"/>
      <w:sz w:val="16"/>
      <w:szCs w:val="16"/>
    </w:rPr>
  </w:style>
  <w:style w:type="paragraph" w:styleId="NoSpacing">
    <w:name w:val="No Spacing"/>
    <w:basedOn w:val="Normal"/>
    <w:link w:val="NoSpacingChar"/>
    <w:uiPriority w:val="1"/>
    <w:qFormat/>
    <w:rsid w:val="00C24ED8"/>
    <w:pPr>
      <w:spacing w:after="0" w:line="240" w:lineRule="auto"/>
    </w:pPr>
    <w:rPr>
      <w:rFonts w:ascii="Tahoma" w:eastAsia="Times New Roman" w:hAnsi="Tahoma" w:cs="Times New Roman"/>
    </w:rPr>
  </w:style>
  <w:style w:type="character" w:customStyle="1" w:styleId="NoSpacingChar">
    <w:name w:val="No Spacing Char"/>
    <w:basedOn w:val="DefaultParagraphFont"/>
    <w:link w:val="NoSpacing"/>
    <w:uiPriority w:val="1"/>
    <w:rsid w:val="00C24ED8"/>
    <w:rPr>
      <w:rFonts w:ascii="Tahoma" w:eastAsia="Times New Roman" w:hAnsi="Tahoma" w:cs="Times New Roman"/>
    </w:rPr>
  </w:style>
  <w:style w:type="paragraph" w:styleId="Title">
    <w:name w:val="Title"/>
    <w:basedOn w:val="Normal"/>
    <w:next w:val="Normal"/>
    <w:link w:val="TitleChar"/>
    <w:uiPriority w:val="10"/>
    <w:qFormat/>
    <w:rsid w:val="00C24ED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C24ED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C24ED8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C24ED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7504E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504EC"/>
    <w:pPr>
      <w:outlineLvl w:val="9"/>
    </w:pPr>
  </w:style>
  <w:style w:type="character" w:customStyle="1" w:styleId="Heading2Char">
    <w:name w:val="Heading 2 Char"/>
    <w:basedOn w:val="DefaultParagraphFont"/>
    <w:link w:val="Heading2"/>
    <w:uiPriority w:val="9"/>
    <w:rsid w:val="007504E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aption">
    <w:name w:val="caption"/>
    <w:basedOn w:val="Normal"/>
    <w:next w:val="Normal"/>
    <w:unhideWhenUsed/>
    <w:qFormat/>
    <w:rsid w:val="00C858D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OC1">
    <w:name w:val="toc 1"/>
    <w:basedOn w:val="Normal"/>
    <w:next w:val="Normal"/>
    <w:autoRedefine/>
    <w:uiPriority w:val="39"/>
    <w:unhideWhenUsed/>
    <w:rsid w:val="00C858D7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C858D7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A84484"/>
    <w:rPr>
      <w:i/>
      <w:iCs/>
    </w:rPr>
  </w:style>
  <w:style w:type="character" w:customStyle="1" w:styleId="Heading3Char">
    <w:name w:val="Heading 3 Char"/>
    <w:basedOn w:val="DefaultParagraphFont"/>
    <w:link w:val="Heading3"/>
    <w:uiPriority w:val="9"/>
    <w:rsid w:val="00914FD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ListParagraph">
    <w:name w:val="List Paragraph"/>
    <w:basedOn w:val="Normal"/>
    <w:uiPriority w:val="34"/>
    <w:qFormat/>
    <w:rsid w:val="004E301F"/>
    <w:pPr>
      <w:ind w:left="720"/>
      <w:contextualSpacing/>
    </w:pPr>
  </w:style>
  <w:style w:type="paragraph" w:styleId="TOC2">
    <w:name w:val="toc 2"/>
    <w:basedOn w:val="Normal"/>
    <w:next w:val="Normal"/>
    <w:autoRedefine/>
    <w:uiPriority w:val="39"/>
    <w:unhideWhenUsed/>
    <w:rsid w:val="00C40778"/>
    <w:pPr>
      <w:tabs>
        <w:tab w:val="right" w:leader="dot" w:pos="9350"/>
      </w:tabs>
      <w:spacing w:after="0"/>
      <w:ind w:left="216"/>
    </w:pPr>
  </w:style>
  <w:style w:type="paragraph" w:styleId="TableofFigures">
    <w:name w:val="table of figures"/>
    <w:basedOn w:val="Normal"/>
    <w:next w:val="Normal"/>
    <w:uiPriority w:val="99"/>
    <w:unhideWhenUsed/>
    <w:rsid w:val="00177ADF"/>
    <w:pPr>
      <w:spacing w:after="0"/>
    </w:pPr>
  </w:style>
  <w:style w:type="paragraph" w:styleId="TOC3">
    <w:name w:val="toc 3"/>
    <w:basedOn w:val="Normal"/>
    <w:next w:val="Normal"/>
    <w:autoRedefine/>
    <w:uiPriority w:val="39"/>
    <w:unhideWhenUsed/>
    <w:rsid w:val="00997FFC"/>
    <w:pPr>
      <w:spacing w:after="100"/>
      <w:ind w:left="440"/>
    </w:pPr>
  </w:style>
  <w:style w:type="character" w:styleId="SubtleEmphasis">
    <w:name w:val="Subtle Emphasis"/>
    <w:basedOn w:val="Emphasis"/>
    <w:uiPriority w:val="19"/>
    <w:qFormat/>
    <w:rsid w:val="004A526F"/>
    <w:rPr>
      <w:i/>
      <w:iCs/>
      <w:color w:val="808080"/>
    </w:rPr>
  </w:style>
  <w:style w:type="character" w:customStyle="1" w:styleId="Heading4Char">
    <w:name w:val="Heading 4 Char"/>
    <w:basedOn w:val="DefaultParagraphFont"/>
    <w:link w:val="Heading4"/>
    <w:uiPriority w:val="9"/>
    <w:rsid w:val="006D751A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rsid w:val="006D751A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E8270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8270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8270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8270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82707"/>
    <w:rPr>
      <w:b/>
      <w:bCs/>
      <w:sz w:val="20"/>
      <w:szCs w:val="20"/>
    </w:rPr>
  </w:style>
  <w:style w:type="table" w:styleId="TableGrid">
    <w:name w:val="Table Grid"/>
    <w:basedOn w:val="TableNormal"/>
    <w:uiPriority w:val="59"/>
    <w:rsid w:val="00685A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685AC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List">
    <w:name w:val="Light List"/>
    <w:basedOn w:val="TableNormal"/>
    <w:uiPriority w:val="61"/>
    <w:rsid w:val="00685AC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GridTable1Light">
    <w:name w:val="Grid Table 1 Light"/>
    <w:basedOn w:val="TableNormal"/>
    <w:uiPriority w:val="46"/>
    <w:rsid w:val="00DB059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PlainTable1">
    <w:name w:val="Plain Table 1"/>
    <w:basedOn w:val="TableNormal"/>
    <w:uiPriority w:val="41"/>
    <w:rsid w:val="00DB059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ridTable4">
    <w:name w:val="Grid Table 4"/>
    <w:basedOn w:val="TableNormal"/>
    <w:uiPriority w:val="49"/>
    <w:rsid w:val="00DB0591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4-Accent1">
    <w:name w:val="Grid Table 4 Accent 1"/>
    <w:basedOn w:val="TableNormal"/>
    <w:uiPriority w:val="49"/>
    <w:rsid w:val="00F22306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1Light-Accent1">
    <w:name w:val="Grid Table 1 Light Accent 1"/>
    <w:basedOn w:val="TableNormal"/>
    <w:uiPriority w:val="46"/>
    <w:rsid w:val="00BD2A25"/>
    <w:pPr>
      <w:spacing w:after="0" w:line="240" w:lineRule="auto"/>
    </w:p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812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93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0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63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48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4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18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4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04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MU%20Courses\Level%20Design%20II\Templetes\Template%20-%20LD%20Readme%20v1.3%20(CK)%20(Dev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09AC28-992D-40AB-88F1-42FDAA0305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- LD Readme v1.3 (CK) (Dev).dotx</Template>
  <TotalTime>297</TotalTime>
  <Pages>10</Pages>
  <Words>1057</Words>
  <Characters>6026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Conger He</dc:creator>
  <cp:lastModifiedBy>He, Conger</cp:lastModifiedBy>
  <cp:revision>59</cp:revision>
  <cp:lastPrinted>2012-06-15T19:28:00Z</cp:lastPrinted>
  <dcterms:created xsi:type="dcterms:W3CDTF">2023-06-04T23:19:00Z</dcterms:created>
  <dcterms:modified xsi:type="dcterms:W3CDTF">2023-07-16T21:22:00Z</dcterms:modified>
</cp:coreProperties>
</file>